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CA25" w14:textId="77777777" w:rsidR="00951DE3" w:rsidRPr="009D73F4" w:rsidRDefault="00951DE3" w:rsidP="00951DE3">
      <w:pPr>
        <w:spacing w:before="0" w:after="0"/>
        <w:jc w:val="center"/>
        <w:rPr>
          <w:rFonts w:cstheme="minorHAnsi"/>
          <w:sz w:val="20"/>
        </w:rPr>
      </w:pPr>
      <w:r w:rsidRPr="009D73F4">
        <w:rPr>
          <w:rFonts w:cstheme="minorHAnsi"/>
          <w:sz w:val="20"/>
        </w:rPr>
        <w:t>HORIZON 2020</w:t>
      </w:r>
    </w:p>
    <w:p w14:paraId="356B95FB" w14:textId="77777777" w:rsidR="00951DE3" w:rsidRPr="009D73F4" w:rsidRDefault="00951DE3" w:rsidP="00951DE3">
      <w:pPr>
        <w:spacing w:after="200" w:line="276" w:lineRule="auto"/>
        <w:jc w:val="center"/>
        <w:rPr>
          <w:rFonts w:cstheme="minorHAnsi"/>
          <w:sz w:val="20"/>
        </w:rPr>
      </w:pPr>
      <w:r w:rsidRPr="009D73F4">
        <w:rPr>
          <w:rFonts w:cstheme="minorHAnsi"/>
          <w:sz w:val="20"/>
        </w:rPr>
        <w:t>The Framework Programme for Research and Innovation</w:t>
      </w:r>
    </w:p>
    <w:p w14:paraId="7B657BEC" w14:textId="77777777" w:rsidR="00951DE3" w:rsidRPr="009D73F4" w:rsidRDefault="00951DE3" w:rsidP="00951DE3">
      <w:pPr>
        <w:spacing w:after="200" w:line="276" w:lineRule="auto"/>
        <w:jc w:val="center"/>
        <w:rPr>
          <w:rFonts w:cstheme="minorHAnsi"/>
        </w:rPr>
      </w:pPr>
      <w:r w:rsidRPr="009D73F4">
        <w:rPr>
          <w:rFonts w:cstheme="minorHAnsi"/>
          <w:noProof/>
        </w:rPr>
        <w:drawing>
          <wp:inline distT="0" distB="0" distL="0" distR="0" wp14:anchorId="7014FE57" wp14:editId="706E4E62">
            <wp:extent cx="2957946" cy="1175138"/>
            <wp:effectExtent l="0" t="0" r="0" b="635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93456" cy="1189246"/>
                    </a:xfrm>
                    <a:prstGeom prst="rect">
                      <a:avLst/>
                    </a:prstGeom>
                  </pic:spPr>
                </pic:pic>
              </a:graphicData>
            </a:graphic>
          </wp:inline>
        </w:drawing>
      </w:r>
    </w:p>
    <w:p w14:paraId="7F501759" w14:textId="77777777" w:rsidR="00951DE3" w:rsidRPr="009D73F4" w:rsidRDefault="00951DE3" w:rsidP="00951DE3">
      <w:pPr>
        <w:spacing w:before="20" w:after="20"/>
        <w:jc w:val="center"/>
        <w:rPr>
          <w:rFonts w:cstheme="minorHAnsi"/>
          <w:sz w:val="20"/>
        </w:rPr>
      </w:pPr>
      <w:r w:rsidRPr="009D73F4">
        <w:rPr>
          <w:rFonts w:cstheme="minorHAnsi"/>
          <w:sz w:val="20"/>
        </w:rPr>
        <w:t>Project acronym: procuRE</w:t>
      </w:r>
    </w:p>
    <w:p w14:paraId="3E9CB309" w14:textId="77777777" w:rsidR="00951DE3" w:rsidRPr="009D73F4" w:rsidRDefault="00951DE3" w:rsidP="00951DE3">
      <w:pPr>
        <w:spacing w:before="20" w:after="20"/>
        <w:jc w:val="center"/>
        <w:rPr>
          <w:rFonts w:cstheme="minorHAnsi"/>
          <w:sz w:val="20"/>
        </w:rPr>
      </w:pPr>
      <w:r w:rsidRPr="009D73F4">
        <w:rPr>
          <w:rFonts w:cstheme="minorHAnsi"/>
          <w:sz w:val="20"/>
        </w:rPr>
        <w:t xml:space="preserve">Grant Agreement Number: </w:t>
      </w:r>
      <w:bookmarkStart w:id="0" w:name="_Hlk62654785"/>
      <w:r w:rsidRPr="009D73F4">
        <w:rPr>
          <w:rFonts w:cstheme="minorHAnsi"/>
          <w:sz w:val="20"/>
        </w:rPr>
        <w:t>963648</w:t>
      </w:r>
      <w:bookmarkEnd w:id="0"/>
    </w:p>
    <w:p w14:paraId="1C8D23EF" w14:textId="77777777" w:rsidR="003201D0" w:rsidRPr="009D73F4" w:rsidRDefault="00951DE3" w:rsidP="003201D0">
      <w:pPr>
        <w:spacing w:before="20" w:after="20"/>
        <w:jc w:val="center"/>
        <w:rPr>
          <w:rFonts w:cstheme="minorHAnsi"/>
          <w:sz w:val="20"/>
        </w:rPr>
      </w:pPr>
      <w:r w:rsidRPr="009D73F4">
        <w:rPr>
          <w:rFonts w:cstheme="minorHAnsi"/>
          <w:sz w:val="20"/>
        </w:rPr>
        <w:t xml:space="preserve">Project full title: Pre-commercial Procurement of Breakthrough Solutions for </w:t>
      </w:r>
    </w:p>
    <w:p w14:paraId="6DA83C1F" w14:textId="77777777" w:rsidR="00951DE3" w:rsidRPr="009D73F4" w:rsidRDefault="00951DE3" w:rsidP="003201D0">
      <w:pPr>
        <w:spacing w:before="20" w:after="20"/>
        <w:jc w:val="center"/>
        <w:rPr>
          <w:rFonts w:cstheme="minorHAnsi"/>
          <w:sz w:val="20"/>
        </w:rPr>
      </w:pPr>
      <w:r w:rsidRPr="009D73F4">
        <w:rPr>
          <w:rFonts w:cstheme="minorHAnsi"/>
          <w:sz w:val="20"/>
        </w:rPr>
        <w:t>100% Renewable Energy Supply in Buildings</w:t>
      </w:r>
    </w:p>
    <w:p w14:paraId="6A176938" w14:textId="77777777" w:rsidR="00951DE3" w:rsidRPr="004A59DC" w:rsidRDefault="00951DE3" w:rsidP="00951DE3">
      <w:pPr>
        <w:spacing w:before="20" w:after="20"/>
        <w:jc w:val="center"/>
        <w:rPr>
          <w:rFonts w:cstheme="minorHAnsi"/>
          <w:sz w:val="20"/>
          <w:szCs w:val="20"/>
        </w:rPr>
      </w:pPr>
      <w:r w:rsidRPr="009D73F4">
        <w:rPr>
          <w:rFonts w:cstheme="minorHAnsi"/>
          <w:sz w:val="20"/>
        </w:rPr>
        <w:t>Call identifier</w:t>
      </w:r>
      <w:r w:rsidRPr="004A59DC">
        <w:rPr>
          <w:rFonts w:cstheme="minorHAnsi"/>
          <w:sz w:val="20"/>
          <w:szCs w:val="20"/>
        </w:rPr>
        <w:t xml:space="preserve">: </w:t>
      </w:r>
      <w:r w:rsidR="003201D0" w:rsidRPr="004A59DC">
        <w:rPr>
          <w:rFonts w:cstheme="minorHAnsi"/>
          <w:color w:val="222222"/>
          <w:sz w:val="20"/>
          <w:szCs w:val="20"/>
          <w:shd w:val="clear" w:color="auto" w:fill="FFFFFF"/>
        </w:rPr>
        <w:t>H2020-LC-SC3-2020-Joint-Actions-1</w:t>
      </w:r>
    </w:p>
    <w:p w14:paraId="1F2C8235" w14:textId="77777777" w:rsidR="00B44AE7" w:rsidRPr="009D73F4" w:rsidRDefault="00B44AE7">
      <w:pPr>
        <w:spacing w:after="200" w:line="276" w:lineRule="auto"/>
        <w:jc w:val="left"/>
        <w:rPr>
          <w:rFonts w:cstheme="minorHAnsi"/>
        </w:rPr>
      </w:pPr>
    </w:p>
    <w:p w14:paraId="098BDE35" w14:textId="030DB50F" w:rsidR="00887A00" w:rsidRDefault="00686232" w:rsidP="00DA33AE">
      <w:pPr>
        <w:pStyle w:val="Titel1"/>
        <w:rPr>
          <w:szCs w:val="52"/>
        </w:rPr>
      </w:pPr>
      <w:r>
        <w:rPr>
          <w:szCs w:val="52"/>
        </w:rPr>
        <w:t>Declaration of Honour on On/Off Award Criteria</w:t>
      </w:r>
    </w:p>
    <w:p w14:paraId="3FE7BABE" w14:textId="37F3F101" w:rsidR="009003ED" w:rsidRDefault="009003ED" w:rsidP="00DA33AE">
      <w:pPr>
        <w:pStyle w:val="Titel1"/>
        <w:rPr>
          <w:szCs w:val="52"/>
        </w:rPr>
      </w:pPr>
    </w:p>
    <w:p w14:paraId="24718603" w14:textId="4F81105C" w:rsidR="009003ED" w:rsidRDefault="009003ED" w:rsidP="00DA33AE">
      <w:pPr>
        <w:pStyle w:val="Titel1"/>
        <w:rPr>
          <w:szCs w:val="52"/>
        </w:rPr>
      </w:pPr>
    </w:p>
    <w:p w14:paraId="255D701E" w14:textId="77777777" w:rsidR="009003ED" w:rsidRDefault="009003ED" w:rsidP="00DA33AE">
      <w:pPr>
        <w:pStyle w:val="Titel1"/>
        <w:rPr>
          <w:szCs w:val="52"/>
        </w:rPr>
      </w:pPr>
    </w:p>
    <w:p w14:paraId="2F14B13B" w14:textId="35275181" w:rsidR="00587DB8" w:rsidRDefault="00587DB8" w:rsidP="00587DB8">
      <w:pPr>
        <w:pStyle w:val="Standard-Guidance"/>
      </w:pPr>
    </w:p>
    <w:tbl>
      <w:tblPr>
        <w:tblStyle w:val="Tabellenraster"/>
        <w:tblW w:w="0" w:type="auto"/>
        <w:tblLook w:val="04A0" w:firstRow="1" w:lastRow="0" w:firstColumn="1" w:lastColumn="0" w:noHBand="0" w:noVBand="1"/>
      </w:tblPr>
      <w:tblGrid>
        <w:gridCol w:w="9628"/>
      </w:tblGrid>
      <w:tr w:rsidR="00C531E1" w14:paraId="183EFFDC" w14:textId="77777777" w:rsidTr="00C531E1">
        <w:tc>
          <w:tcPr>
            <w:tcW w:w="9628" w:type="dxa"/>
          </w:tcPr>
          <w:p w14:paraId="5AF81449" w14:textId="03F18B67" w:rsidR="00C531E1" w:rsidRDefault="00C531E1" w:rsidP="00C531E1">
            <w:pPr>
              <w:pStyle w:val="Standard-Guidance"/>
              <w:rPr>
                <w:rFonts w:asciiTheme="minorHAnsi" w:hAnsiTheme="minorHAnsi"/>
              </w:rPr>
            </w:pPr>
            <w:r w:rsidRPr="00CF5183">
              <w:rPr>
                <w:rFonts w:asciiTheme="minorHAnsi" w:hAnsiTheme="minorHAnsi"/>
              </w:rPr>
              <w:t xml:space="preserve">This Declaration of Honour on </w:t>
            </w:r>
            <w:r w:rsidR="00147990" w:rsidRPr="00147990">
              <w:rPr>
                <w:rFonts w:asciiTheme="minorHAnsi" w:hAnsiTheme="minorHAnsi"/>
              </w:rPr>
              <w:t>On/Off Award Criteria</w:t>
            </w:r>
            <w:r w:rsidR="00147990" w:rsidRPr="00147990" w:rsidDel="00147990">
              <w:rPr>
                <w:rFonts w:asciiTheme="minorHAnsi" w:hAnsiTheme="minorHAnsi"/>
              </w:rPr>
              <w:t xml:space="preserve"> </w:t>
            </w:r>
            <w:r w:rsidRPr="00CF5183">
              <w:rPr>
                <w:rFonts w:asciiTheme="minorHAnsi" w:hAnsiTheme="minorHAnsi"/>
              </w:rPr>
              <w:t>(TD3</w:t>
            </w:r>
            <w:r w:rsidR="00147990">
              <w:rPr>
                <w:rFonts w:asciiTheme="minorHAnsi" w:hAnsiTheme="minorHAnsi"/>
              </w:rPr>
              <w:t>b</w:t>
            </w:r>
            <w:r w:rsidRPr="00CF5183">
              <w:rPr>
                <w:rFonts w:asciiTheme="minorHAnsi" w:hAnsiTheme="minorHAnsi"/>
              </w:rPr>
              <w:t>) must be provided and signed by:</w:t>
            </w:r>
          </w:p>
          <w:p w14:paraId="7A2F165F" w14:textId="77777777" w:rsidR="00C531E1" w:rsidRDefault="00C531E1" w:rsidP="00C531E1">
            <w:pPr>
              <w:pStyle w:val="Standard-Guidance"/>
              <w:numPr>
                <w:ilvl w:val="0"/>
                <w:numId w:val="17"/>
              </w:numPr>
              <w:rPr>
                <w:rFonts w:asciiTheme="minorHAnsi" w:hAnsiTheme="minorHAnsi"/>
              </w:rPr>
            </w:pPr>
            <w:r w:rsidRPr="00CF5183">
              <w:rPr>
                <w:rFonts w:asciiTheme="minorHAnsi" w:hAnsiTheme="minorHAnsi"/>
              </w:rPr>
              <w:t>in case of single tenderer, the contractor</w:t>
            </w:r>
          </w:p>
          <w:p w14:paraId="1606A6F0" w14:textId="5E1A09CB" w:rsidR="00C531E1" w:rsidRPr="00C531E1" w:rsidRDefault="00C531E1" w:rsidP="00C531E1">
            <w:pPr>
              <w:pStyle w:val="Standard-Guidance"/>
              <w:numPr>
                <w:ilvl w:val="0"/>
                <w:numId w:val="17"/>
              </w:numPr>
              <w:rPr>
                <w:rFonts w:asciiTheme="minorHAnsi" w:hAnsiTheme="minorHAnsi"/>
              </w:rPr>
            </w:pPr>
            <w:r w:rsidRPr="00CF5183">
              <w:rPr>
                <w:rFonts w:asciiTheme="minorHAnsi" w:hAnsiTheme="minorHAnsi"/>
              </w:rPr>
              <w:t xml:space="preserve">in case of joint tenders, the lead contractor </w:t>
            </w:r>
          </w:p>
        </w:tc>
      </w:tr>
    </w:tbl>
    <w:p w14:paraId="4B6067D3" w14:textId="77777777" w:rsidR="00B03344" w:rsidRPr="00C355E8" w:rsidRDefault="00452557" w:rsidP="00B03344">
      <w:pPr>
        <w:rPr>
          <w:rFonts w:cs="Times New Roman"/>
          <w:szCs w:val="22"/>
        </w:rPr>
      </w:pPr>
      <w:r>
        <w:rPr>
          <w:rFonts w:cstheme="minorHAnsi"/>
        </w:rPr>
        <w:br w:type="page"/>
      </w:r>
      <w:r w:rsidR="00B03344" w:rsidRPr="00C355E8">
        <w:rPr>
          <w:szCs w:val="22"/>
        </w:rPr>
        <w:lastRenderedPageBreak/>
        <w:t>I, the undersigned (name and surname)</w:t>
      </w:r>
      <w:r w:rsidR="00B03344">
        <w:rPr>
          <w:rStyle w:val="Funotenzeichen"/>
          <w:szCs w:val="22"/>
        </w:rPr>
        <w:footnoteReference w:id="2"/>
      </w:r>
      <w:r w:rsidR="00B03344" w:rsidRPr="00C355E8">
        <w:rPr>
          <w:rFonts w:cs="Times New Roman"/>
          <w:szCs w:val="22"/>
        </w:rPr>
        <w:t xml:space="preserve"> </w:t>
      </w:r>
    </w:p>
    <w:p w14:paraId="4C7BF33A" w14:textId="77777777" w:rsidR="00B03344" w:rsidRPr="00C355E8" w:rsidRDefault="00B03344" w:rsidP="00B03344">
      <w:pPr>
        <w:rPr>
          <w:rFonts w:cs="Times New Roman"/>
          <w:szCs w:val="22"/>
        </w:rPr>
      </w:pPr>
    </w:p>
    <w:p w14:paraId="4A2ECF49" w14:textId="77777777" w:rsidR="00B03344" w:rsidRPr="00C355E8" w:rsidRDefault="00B03344" w:rsidP="00B03344">
      <w:pPr>
        <w:rPr>
          <w:rFonts w:cs="Times New Roman"/>
          <w:szCs w:val="22"/>
        </w:rPr>
      </w:pPr>
      <w:r w:rsidRPr="00C355E8">
        <w:rPr>
          <w:rFonts w:cs="Times New Roman"/>
          <w:szCs w:val="22"/>
        </w:rPr>
        <w:t>As an individual (or position within the legal entity)</w:t>
      </w:r>
    </w:p>
    <w:p w14:paraId="00D30DD9" w14:textId="77777777" w:rsidR="00B03344" w:rsidRPr="00C355E8" w:rsidRDefault="00B03344" w:rsidP="00B03344">
      <w:pPr>
        <w:rPr>
          <w:rFonts w:cs="Times New Roman"/>
          <w:szCs w:val="22"/>
        </w:rPr>
      </w:pPr>
    </w:p>
    <w:p w14:paraId="3BC6E7A5" w14:textId="77777777" w:rsidR="00B03344" w:rsidRDefault="00B03344" w:rsidP="00B03344">
      <w:pPr>
        <w:rPr>
          <w:rFonts w:cs="Times New Roman"/>
          <w:szCs w:val="22"/>
        </w:rPr>
      </w:pPr>
      <w:r w:rsidRPr="00C355E8">
        <w:rPr>
          <w:rFonts w:cs="Times New Roman"/>
          <w:szCs w:val="22"/>
        </w:rPr>
        <w:t>Of the following legal entity (hereafter the 'Bidder') (name of legal entity)</w:t>
      </w:r>
    </w:p>
    <w:p w14:paraId="58B1660E" w14:textId="77777777" w:rsidR="00B03344" w:rsidRPr="00C355E8" w:rsidRDefault="00B03344" w:rsidP="00B03344">
      <w:pPr>
        <w:rPr>
          <w:rFonts w:cs="Times New Roman"/>
          <w:szCs w:val="22"/>
        </w:rPr>
      </w:pPr>
    </w:p>
    <w:p w14:paraId="28A50679" w14:textId="77777777" w:rsidR="00B03344" w:rsidRPr="00C355E8" w:rsidRDefault="00B03344" w:rsidP="00B03344">
      <w:pPr>
        <w:rPr>
          <w:rFonts w:cs="Times New Roman"/>
          <w:szCs w:val="22"/>
        </w:rPr>
      </w:pPr>
      <w:r w:rsidRPr="00C355E8">
        <w:rPr>
          <w:rFonts w:cs="Times New Roman"/>
          <w:szCs w:val="22"/>
        </w:rPr>
        <w:t>With registered office in</w:t>
      </w:r>
    </w:p>
    <w:p w14:paraId="5DF60C33" w14:textId="77777777" w:rsidR="00B03344" w:rsidRDefault="00B03344" w:rsidP="00B03344">
      <w:pPr>
        <w:rPr>
          <w:rFonts w:cs="Times New Roman"/>
          <w:szCs w:val="22"/>
        </w:rPr>
      </w:pPr>
    </w:p>
    <w:p w14:paraId="433EDBDD" w14:textId="77777777" w:rsidR="00B03344" w:rsidRPr="00C355E8" w:rsidRDefault="00B03344" w:rsidP="00B03344">
      <w:pPr>
        <w:rPr>
          <w:rFonts w:cs="Times New Roman"/>
          <w:szCs w:val="22"/>
        </w:rPr>
      </w:pPr>
      <w:r w:rsidRPr="00C355E8">
        <w:rPr>
          <w:rFonts w:cs="Times New Roman"/>
          <w:szCs w:val="22"/>
        </w:rPr>
        <w:t>Street address</w:t>
      </w:r>
    </w:p>
    <w:p w14:paraId="5D85973B" w14:textId="77777777" w:rsidR="00B03344" w:rsidRDefault="00B03344" w:rsidP="00B03344">
      <w:pPr>
        <w:rPr>
          <w:rFonts w:cs="Times New Roman"/>
          <w:szCs w:val="22"/>
        </w:rPr>
      </w:pPr>
    </w:p>
    <w:p w14:paraId="6907AC7D" w14:textId="77777777" w:rsidR="00B03344" w:rsidRPr="00C355E8" w:rsidRDefault="00B03344" w:rsidP="00B03344">
      <w:pPr>
        <w:rPr>
          <w:rFonts w:cs="Times New Roman"/>
          <w:szCs w:val="22"/>
        </w:rPr>
      </w:pPr>
      <w:r w:rsidRPr="00C355E8">
        <w:rPr>
          <w:rFonts w:cs="Times New Roman"/>
          <w:szCs w:val="22"/>
        </w:rPr>
        <w:t>Post code</w:t>
      </w:r>
    </w:p>
    <w:p w14:paraId="6671337D" w14:textId="77777777" w:rsidR="00B03344" w:rsidRDefault="00B03344" w:rsidP="00B03344">
      <w:pPr>
        <w:rPr>
          <w:rFonts w:cs="Times New Roman"/>
          <w:szCs w:val="22"/>
        </w:rPr>
      </w:pPr>
    </w:p>
    <w:p w14:paraId="1FD13AD2" w14:textId="77777777" w:rsidR="00B03344" w:rsidRPr="00C355E8" w:rsidRDefault="00B03344" w:rsidP="00B03344">
      <w:pPr>
        <w:rPr>
          <w:rFonts w:cs="Times New Roman"/>
          <w:szCs w:val="22"/>
        </w:rPr>
      </w:pPr>
      <w:r w:rsidRPr="00C355E8">
        <w:rPr>
          <w:rFonts w:cs="Times New Roman"/>
          <w:szCs w:val="22"/>
        </w:rPr>
        <w:t>In the City of</w:t>
      </w:r>
    </w:p>
    <w:p w14:paraId="38CA6028" w14:textId="77777777" w:rsidR="00B03344" w:rsidRDefault="00B03344" w:rsidP="00B03344">
      <w:pPr>
        <w:rPr>
          <w:rFonts w:cs="Times New Roman"/>
          <w:szCs w:val="22"/>
        </w:rPr>
      </w:pPr>
    </w:p>
    <w:p w14:paraId="46D7BE84" w14:textId="77777777" w:rsidR="00B03344" w:rsidRPr="00C355E8" w:rsidRDefault="00B03344" w:rsidP="00B03344">
      <w:pPr>
        <w:rPr>
          <w:rFonts w:cs="Times New Roman"/>
          <w:szCs w:val="22"/>
        </w:rPr>
      </w:pPr>
      <w:r w:rsidRPr="00C355E8">
        <w:rPr>
          <w:rFonts w:cs="Times New Roman"/>
          <w:szCs w:val="22"/>
        </w:rPr>
        <w:t>Telephone</w:t>
      </w:r>
    </w:p>
    <w:p w14:paraId="5DB49B94" w14:textId="77777777" w:rsidR="00B03344" w:rsidRDefault="00B03344" w:rsidP="00B03344">
      <w:pPr>
        <w:rPr>
          <w:rFonts w:cs="Times New Roman"/>
          <w:szCs w:val="22"/>
        </w:rPr>
      </w:pPr>
    </w:p>
    <w:p w14:paraId="74C15D7F" w14:textId="77777777" w:rsidR="00B03344" w:rsidRPr="00C355E8" w:rsidRDefault="00B03344" w:rsidP="00B03344">
      <w:pPr>
        <w:rPr>
          <w:rFonts w:cs="Times New Roman"/>
          <w:szCs w:val="22"/>
        </w:rPr>
      </w:pPr>
      <w:r w:rsidRPr="00C355E8">
        <w:rPr>
          <w:rFonts w:cs="Times New Roman"/>
          <w:szCs w:val="22"/>
        </w:rPr>
        <w:t>Fax</w:t>
      </w:r>
    </w:p>
    <w:p w14:paraId="392CBE15" w14:textId="77777777" w:rsidR="00B03344" w:rsidRDefault="00B03344" w:rsidP="00B03344">
      <w:pPr>
        <w:rPr>
          <w:rFonts w:cs="Times New Roman"/>
          <w:szCs w:val="22"/>
        </w:rPr>
      </w:pPr>
    </w:p>
    <w:p w14:paraId="048509AB" w14:textId="77777777" w:rsidR="00B03344" w:rsidRPr="00C355E8" w:rsidRDefault="00B03344" w:rsidP="00B03344">
      <w:pPr>
        <w:rPr>
          <w:rFonts w:cs="Times New Roman"/>
          <w:szCs w:val="22"/>
        </w:rPr>
      </w:pPr>
      <w:r w:rsidRPr="00C355E8">
        <w:rPr>
          <w:rFonts w:cs="Times New Roman"/>
          <w:szCs w:val="22"/>
        </w:rPr>
        <w:t>E-mail</w:t>
      </w:r>
    </w:p>
    <w:p w14:paraId="7ED09705" w14:textId="77777777" w:rsidR="00B03344" w:rsidRDefault="00B03344" w:rsidP="00B03344">
      <w:pPr>
        <w:rPr>
          <w:rFonts w:cs="Times New Roman"/>
          <w:szCs w:val="22"/>
        </w:rPr>
      </w:pPr>
    </w:p>
    <w:p w14:paraId="233E99F9" w14:textId="77777777" w:rsidR="00B03344" w:rsidRDefault="00B03344" w:rsidP="00B03344">
      <w:pPr>
        <w:rPr>
          <w:rFonts w:cs="Times New Roman"/>
          <w:szCs w:val="22"/>
        </w:rPr>
      </w:pPr>
      <w:r w:rsidRPr="00C355E8">
        <w:rPr>
          <w:rFonts w:cs="Times New Roman"/>
          <w:szCs w:val="22"/>
        </w:rPr>
        <w:t xml:space="preserve">VAT reg. no. CIF nº </w:t>
      </w:r>
    </w:p>
    <w:p w14:paraId="33A5A260" w14:textId="77777777" w:rsidR="00B03344" w:rsidRPr="00C355E8" w:rsidRDefault="00B03344" w:rsidP="00B03344">
      <w:pPr>
        <w:rPr>
          <w:rFonts w:cs="Times New Roman"/>
          <w:szCs w:val="22"/>
        </w:rPr>
      </w:pPr>
    </w:p>
    <w:p w14:paraId="74530A33" w14:textId="77777777" w:rsidR="00B03344" w:rsidRDefault="00B03344" w:rsidP="00B03344">
      <w:pPr>
        <w:rPr>
          <w:rFonts w:cs="Times New Roman"/>
          <w:szCs w:val="22"/>
        </w:rPr>
      </w:pPr>
    </w:p>
    <w:p w14:paraId="30BB31C0" w14:textId="77777777" w:rsidR="00B03344" w:rsidRDefault="00B03344" w:rsidP="00B03344">
      <w:pPr>
        <w:rPr>
          <w:rFonts w:cs="Times New Roman"/>
          <w:szCs w:val="22"/>
        </w:rPr>
      </w:pPr>
    </w:p>
    <w:p w14:paraId="187069E5" w14:textId="77777777" w:rsidR="00B03344" w:rsidRPr="00720215" w:rsidRDefault="00B03344" w:rsidP="00391B46">
      <w:pPr>
        <w:pStyle w:val="berschrift4"/>
        <w:jc w:val="center"/>
        <w:rPr>
          <w:i w:val="0"/>
          <w:iCs/>
          <w:color w:val="auto"/>
        </w:rPr>
      </w:pPr>
      <w:r w:rsidRPr="00720215">
        <w:rPr>
          <w:i w:val="0"/>
          <w:iCs/>
          <w:color w:val="auto"/>
        </w:rPr>
        <w:t>HEREBY STATE AND DECLARE</w:t>
      </w:r>
    </w:p>
    <w:p w14:paraId="2B9B332F" w14:textId="77777777" w:rsidR="00B03344" w:rsidRDefault="00B03344" w:rsidP="00B03344"/>
    <w:p w14:paraId="7C07665D" w14:textId="77777777" w:rsidR="00B03344" w:rsidRPr="00C86226" w:rsidRDefault="00B03344" w:rsidP="00C86226">
      <w:pPr>
        <w:jc w:val="center"/>
        <w:rPr>
          <w:b/>
          <w:bCs/>
        </w:rPr>
      </w:pPr>
      <w:r w:rsidRPr="00C86226">
        <w:rPr>
          <w:b/>
          <w:bCs/>
        </w:rPr>
        <w:t>Under my own personal responsibility, fully aware of the infringements and penalties provided for in law in case of fraudulent statements,</w:t>
      </w:r>
    </w:p>
    <w:p w14:paraId="42EF0B40" w14:textId="77777777" w:rsidR="00B03344" w:rsidRPr="00FD103E" w:rsidRDefault="00B03344" w:rsidP="00B03344"/>
    <w:p w14:paraId="678F6DB0" w14:textId="77777777" w:rsidR="00B03344" w:rsidRPr="00C86226" w:rsidRDefault="00B03344" w:rsidP="00C86226">
      <w:pPr>
        <w:jc w:val="center"/>
        <w:rPr>
          <w:b/>
          <w:bCs/>
        </w:rPr>
      </w:pPr>
      <w:r w:rsidRPr="00C86226">
        <w:rPr>
          <w:b/>
          <w:bCs/>
        </w:rPr>
        <w:t>THAT</w:t>
      </w:r>
    </w:p>
    <w:p w14:paraId="046FF82B" w14:textId="77777777" w:rsidR="00B03344" w:rsidRDefault="00B03344" w:rsidP="00B03344">
      <w:pPr>
        <w:pStyle w:val="berschrift1"/>
        <w:numPr>
          <w:ilvl w:val="0"/>
          <w:numId w:val="0"/>
        </w:numPr>
        <w:ind w:left="851" w:hanging="851"/>
        <w:jc w:val="center"/>
      </w:pPr>
      <w:r>
        <w:lastRenderedPageBreak/>
        <w:t>ON/OFF AWARD</w:t>
      </w:r>
      <w:r w:rsidRPr="00583FCC">
        <w:t xml:space="preserve"> CRITERIA</w:t>
      </w:r>
    </w:p>
    <w:p w14:paraId="56904D6E" w14:textId="77777777" w:rsidR="00B03344" w:rsidRPr="00583FCC" w:rsidRDefault="00B03344" w:rsidP="00B03344"/>
    <w:p w14:paraId="78F75D8F" w14:textId="77777777" w:rsidR="00B03344" w:rsidRPr="00583FCC" w:rsidRDefault="00B03344" w:rsidP="00B03344">
      <w:r w:rsidRPr="00583FCC">
        <w:t xml:space="preserve">The Bidder complies with </w:t>
      </w:r>
      <w:r>
        <w:t>on/off award</w:t>
      </w:r>
      <w:r w:rsidRPr="00583FCC">
        <w:t xml:space="preserve"> criteria set out under section </w:t>
      </w:r>
      <w:r>
        <w:t>3.4.1</w:t>
      </w:r>
      <w:r w:rsidRPr="00583FCC">
        <w:t xml:space="preserve"> of the </w:t>
      </w:r>
      <w:r>
        <w:t>Call for Tenders</w:t>
      </w:r>
      <w:r w:rsidRPr="00583FCC">
        <w:t>.</w:t>
      </w:r>
    </w:p>
    <w:p w14:paraId="44CD26AB" w14:textId="77777777" w:rsidR="00B03344" w:rsidRPr="00583FCC" w:rsidRDefault="00B03344" w:rsidP="00B03344">
      <w:r w:rsidRPr="00583FCC">
        <w:t>Accordingly, the undersigned formally declares that the information stated below and the certificates and other forms of documentary evidence provided are accurate and correct and that they have been set out in full awareness of the consequences of serious misrepresentation.</w:t>
      </w:r>
    </w:p>
    <w:p w14:paraId="0D51415F" w14:textId="77777777" w:rsidR="00B03344" w:rsidRDefault="00B03344" w:rsidP="00B03344">
      <w:r w:rsidRPr="00583FCC">
        <w:t>The undersigned formally declares to be able, upon request and without delay, to provide other certificates or forms of documentary evidence requested.</w:t>
      </w:r>
    </w:p>
    <w:p w14:paraId="0145856D" w14:textId="77777777" w:rsidR="00B03344" w:rsidRDefault="00B03344" w:rsidP="00B03344"/>
    <w:p w14:paraId="631C44A4" w14:textId="77777777" w:rsidR="00B03344" w:rsidRPr="00583FCC" w:rsidRDefault="00B03344" w:rsidP="00B03344">
      <w:pPr>
        <w:pStyle w:val="berschrift3"/>
      </w:pPr>
      <w:r>
        <w:t>COMPLIANCE WITH THE DEFINITION OF R&amp;D SERVICES</w:t>
      </w:r>
    </w:p>
    <w:p w14:paraId="4E824190" w14:textId="77777777" w:rsidR="00B03344" w:rsidRDefault="00B03344" w:rsidP="00B03344">
      <w:r>
        <w:t xml:space="preserve">Does the bidder guarantee that it is in compliance with the requirements regarding the definition of R&amp;D services as set out in the clause 3.4.1 of the Call for Tenders? </w:t>
      </w:r>
    </w:p>
    <w:p w14:paraId="60390831" w14:textId="34C2637A" w:rsidR="00B03344" w:rsidRDefault="00B03344" w:rsidP="00B03344">
      <w:pPr>
        <w:rPr>
          <w:color w:val="548DD4" w:themeColor="text2" w:themeTint="99"/>
        </w:rPr>
      </w:pPr>
      <w:r w:rsidRPr="00C80CC7">
        <w:rPr>
          <w:highlight w:val="lightGray"/>
        </w:rPr>
        <w:t>Yes / No</w:t>
      </w:r>
    </w:p>
    <w:p w14:paraId="06FC2B07" w14:textId="206F132B" w:rsidR="00B03344" w:rsidRPr="002957ED" w:rsidRDefault="00B03344" w:rsidP="007954CB">
      <w:pPr>
        <w:pStyle w:val="Standard-Guidance"/>
      </w:pPr>
      <w:r w:rsidRPr="002957ED">
        <w:t xml:space="preserve">Attention: please keep in mind that the presentation of the evidence set out in Section </w:t>
      </w:r>
      <w:r>
        <w:t>3.4.1</w:t>
      </w:r>
      <w:r w:rsidRPr="002957ED">
        <w:t xml:space="preserve"> of the </w:t>
      </w:r>
      <w:r>
        <w:t>Call for Tenders</w:t>
      </w:r>
      <w:r w:rsidRPr="002957ED">
        <w:t xml:space="preserve"> is required. </w:t>
      </w:r>
    </w:p>
    <w:p w14:paraId="130B5C40" w14:textId="77777777" w:rsidR="00B03344" w:rsidRDefault="00B03344" w:rsidP="00B03344"/>
    <w:p w14:paraId="35DEB946" w14:textId="77777777" w:rsidR="00B03344" w:rsidRDefault="00B03344" w:rsidP="00B03344">
      <w:pPr>
        <w:pStyle w:val="berschrift3"/>
      </w:pPr>
      <w:r>
        <w:t>COMPATIBILITY WITH OTHER PUBLIC FINANCING</w:t>
      </w:r>
    </w:p>
    <w:p w14:paraId="3C768AD8" w14:textId="77777777" w:rsidR="00B03344" w:rsidRDefault="00B03344" w:rsidP="00B03344">
      <w:r>
        <w:t>Does the bidder guarantee that it is not receiving any public funding not permitted by EU legislation from other sources, including EU state aid rules, in areas of work related to the scope of the provision of services for the procurement in the terms established in the clause 3.4.1 of the Call for Tenders?</w:t>
      </w:r>
    </w:p>
    <w:p w14:paraId="2AB96732" w14:textId="77777777" w:rsidR="00B03344" w:rsidRDefault="00B03344" w:rsidP="00B03344">
      <w:r w:rsidRPr="00C80CC7">
        <w:rPr>
          <w:highlight w:val="lightGray"/>
        </w:rPr>
        <w:t>Yes / No</w:t>
      </w:r>
    </w:p>
    <w:p w14:paraId="25B8C421" w14:textId="77777777" w:rsidR="00B03344" w:rsidRDefault="00B03344" w:rsidP="00B03344"/>
    <w:p w14:paraId="3C48ED19" w14:textId="77777777" w:rsidR="00B03344" w:rsidRDefault="00B03344" w:rsidP="00B03344">
      <w:pPr>
        <w:pStyle w:val="berschrift3"/>
      </w:pPr>
      <w:r>
        <w:t>COMPLIANCE WITH THE REQUIREMENTS RELATING TO THE PLACE OF PERFORMANCE OF THE CONTRACT</w:t>
      </w:r>
    </w:p>
    <w:p w14:paraId="54BC9A05" w14:textId="77777777" w:rsidR="00B03344" w:rsidRDefault="00B03344" w:rsidP="00B03344">
      <w:r>
        <w:t xml:space="preserve">Does the bidder guarantee that in case of selection it will comply with the requirements stated under the clause 3.4.1 of the Call for Tenders regarding the place of performance of the contracts? </w:t>
      </w:r>
    </w:p>
    <w:p w14:paraId="626D85A9" w14:textId="77777777" w:rsidR="00B03344" w:rsidRDefault="00B03344" w:rsidP="00B03344">
      <w:r w:rsidRPr="00C80CC7">
        <w:rPr>
          <w:highlight w:val="lightGray"/>
        </w:rPr>
        <w:t>Yes / No</w:t>
      </w:r>
    </w:p>
    <w:p w14:paraId="1EAD880D" w14:textId="6F387BCF" w:rsidR="00B03344" w:rsidRPr="002957ED" w:rsidRDefault="00B03344" w:rsidP="007954CB">
      <w:pPr>
        <w:pStyle w:val="Standard-Guidance"/>
      </w:pPr>
      <w:r w:rsidRPr="002957ED">
        <w:t>Attention: please keep in mind that the presentation of the evidence</w:t>
      </w:r>
      <w:r w:rsidR="007954CB">
        <w:t xml:space="preserve"> </w:t>
      </w:r>
      <w:r w:rsidRPr="002957ED">
        <w:t xml:space="preserve">set out in Section </w:t>
      </w:r>
      <w:r>
        <w:t>3.4.1</w:t>
      </w:r>
      <w:r w:rsidRPr="002957ED">
        <w:t xml:space="preserve"> of the </w:t>
      </w:r>
      <w:r>
        <w:t>Call for Tenders</w:t>
      </w:r>
      <w:r w:rsidRPr="002957ED">
        <w:t xml:space="preserve"> is required.</w:t>
      </w:r>
    </w:p>
    <w:p w14:paraId="4B0B25A9" w14:textId="77777777" w:rsidR="00B03344" w:rsidRDefault="00B03344" w:rsidP="00B03344"/>
    <w:p w14:paraId="05B09D57" w14:textId="77777777" w:rsidR="00B03344" w:rsidRDefault="00B03344" w:rsidP="00B03344">
      <w:pPr>
        <w:pStyle w:val="berschrift3"/>
      </w:pPr>
      <w:r>
        <w:t>COMPLIANCE WITH ETHICS AND RESEARCH INTEGRITY REQUIREMENTS</w:t>
      </w:r>
    </w:p>
    <w:p w14:paraId="6390CE06" w14:textId="77777777" w:rsidR="00B03344" w:rsidRDefault="00B03344" w:rsidP="00B03344">
      <w:r>
        <w:t xml:space="preserve">Does the bidder guarantee that in case of selection it will comply with the rules regarding ethics, data protection and research integrity set out in the clause 3.4.1 of the Call for Tenders? </w:t>
      </w:r>
    </w:p>
    <w:p w14:paraId="40906CC6" w14:textId="6FD6E6CD" w:rsidR="00B03344" w:rsidRDefault="00B03344" w:rsidP="00B03344">
      <w:r w:rsidRPr="00C80CC7">
        <w:rPr>
          <w:highlight w:val="lightGray"/>
        </w:rPr>
        <w:t>Yes / No</w:t>
      </w:r>
    </w:p>
    <w:p w14:paraId="7FA9B780" w14:textId="5471120B" w:rsidR="00B03344" w:rsidRDefault="00B03344" w:rsidP="007954CB">
      <w:pPr>
        <w:pStyle w:val="Standard-Guidance"/>
      </w:pPr>
      <w:r w:rsidRPr="002957ED">
        <w:lastRenderedPageBreak/>
        <w:t xml:space="preserve">Attention: please keep in mind that the presentation of the evidence set out in Section </w:t>
      </w:r>
      <w:r>
        <w:t>3.4.1</w:t>
      </w:r>
      <w:r w:rsidRPr="002957ED">
        <w:t xml:space="preserve"> of the </w:t>
      </w:r>
      <w:r>
        <w:t>Call for Tenders</w:t>
      </w:r>
      <w:r w:rsidRPr="002957ED">
        <w:t xml:space="preserve"> is required.</w:t>
      </w:r>
    </w:p>
    <w:p w14:paraId="2CF1A5F5" w14:textId="77777777" w:rsidR="00B03344" w:rsidRDefault="00B03344" w:rsidP="00B03344">
      <w:pPr>
        <w:pStyle w:val="berschrift3"/>
      </w:pPr>
      <w:r>
        <w:t>COMPLIANCE WITH SECURITY REQUIREMENTS</w:t>
      </w:r>
    </w:p>
    <w:p w14:paraId="4D78769A" w14:textId="77777777" w:rsidR="00B03344" w:rsidRDefault="00B03344" w:rsidP="00B03344">
      <w:r>
        <w:t xml:space="preserve">Does the bidder guarantee that in case of selection it will comply with the provisions regarding security set out in the clause 3.4.1 of the Call for Tenders? </w:t>
      </w:r>
    </w:p>
    <w:p w14:paraId="216AE08B" w14:textId="77777777" w:rsidR="00B03344" w:rsidRDefault="00B03344" w:rsidP="00B03344">
      <w:r w:rsidRPr="00C80CC7">
        <w:rPr>
          <w:highlight w:val="lightGray"/>
        </w:rPr>
        <w:t>Yes / No</w:t>
      </w:r>
    </w:p>
    <w:p w14:paraId="1C34EBDF" w14:textId="10CE14B4" w:rsidR="00B03344" w:rsidRDefault="00B03344" w:rsidP="007954CB">
      <w:pPr>
        <w:pStyle w:val="Standard-Guidance"/>
      </w:pPr>
      <w:r w:rsidRPr="002957ED">
        <w:t xml:space="preserve">Attention: please keep in mind that the presentation of the evidence set out in Section </w:t>
      </w:r>
      <w:r>
        <w:t>3.4.1</w:t>
      </w:r>
      <w:r w:rsidRPr="002957ED">
        <w:t xml:space="preserve"> of the </w:t>
      </w:r>
      <w:r>
        <w:t>Call for Tenders</w:t>
      </w:r>
      <w:r w:rsidRPr="002957ED">
        <w:t xml:space="preserve"> is required.</w:t>
      </w:r>
    </w:p>
    <w:p w14:paraId="35498668" w14:textId="5E876A83" w:rsidR="00B03344" w:rsidRPr="00C80CC7" w:rsidRDefault="00B03344" w:rsidP="00B03344">
      <w:pPr>
        <w:spacing w:after="200" w:line="276" w:lineRule="auto"/>
        <w:jc w:val="left"/>
        <w:rPr>
          <w:highlight w:val="lightGray"/>
        </w:rPr>
      </w:pPr>
    </w:p>
    <w:p w14:paraId="69487D20" w14:textId="77777777" w:rsidR="004D0F69" w:rsidRDefault="004D0F69">
      <w:pPr>
        <w:spacing w:before="0" w:after="200" w:line="276" w:lineRule="auto"/>
        <w:jc w:val="left"/>
      </w:pPr>
      <w:r>
        <w:br w:type="page"/>
      </w:r>
    </w:p>
    <w:p w14:paraId="60B606B1" w14:textId="7919AE81" w:rsidR="00B03344" w:rsidRDefault="00B03344" w:rsidP="00B03344">
      <w:r>
        <w:lastRenderedPageBreak/>
        <w:t>In witness whereof I sign this affidavit.</w:t>
      </w:r>
    </w:p>
    <w:p w14:paraId="422B9602" w14:textId="77777777" w:rsidR="00B03344" w:rsidRDefault="00B03344" w:rsidP="00B03344"/>
    <w:p w14:paraId="1D269F2C" w14:textId="77777777" w:rsidR="00B03344" w:rsidRDefault="00B03344" w:rsidP="00B03344"/>
    <w:p w14:paraId="6DB529A8" w14:textId="77777777" w:rsidR="00B03344" w:rsidRDefault="00B03344" w:rsidP="00B03344">
      <w:r>
        <w:t xml:space="preserve"> [DATE AND PLACE]</w:t>
      </w:r>
    </w:p>
    <w:p w14:paraId="5A0C0798" w14:textId="77777777" w:rsidR="00B03344" w:rsidRDefault="00B03344" w:rsidP="00B03344"/>
    <w:p w14:paraId="1A8C2BE9" w14:textId="77777777" w:rsidR="00B03344" w:rsidRDefault="00B03344" w:rsidP="00B03344"/>
    <w:p w14:paraId="0E7D4D62" w14:textId="77777777" w:rsidR="00B03344" w:rsidRDefault="00B03344" w:rsidP="00B03344">
      <w:r>
        <w:t xml:space="preserve">......................................... [Name of the institution] </w:t>
      </w:r>
    </w:p>
    <w:p w14:paraId="780E63DE" w14:textId="77777777" w:rsidR="00B03344" w:rsidRDefault="00B03344" w:rsidP="00B03344"/>
    <w:p w14:paraId="5B1A2F7C" w14:textId="77777777" w:rsidR="00B03344" w:rsidRDefault="00B03344" w:rsidP="00B03344">
      <w:r>
        <w:t>Signature(s)</w:t>
      </w:r>
    </w:p>
    <w:p w14:paraId="169CA15C" w14:textId="77777777" w:rsidR="00B03344" w:rsidRDefault="00B03344" w:rsidP="00B03344"/>
    <w:p w14:paraId="11E6FCD3" w14:textId="77777777" w:rsidR="00B03344" w:rsidRDefault="00B03344" w:rsidP="00B03344"/>
    <w:p w14:paraId="657DD92E" w14:textId="77777777" w:rsidR="00B03344" w:rsidRDefault="00B03344" w:rsidP="00B03344">
      <w:r>
        <w:t>Name(s)</w:t>
      </w:r>
    </w:p>
    <w:p w14:paraId="2801B233" w14:textId="77777777" w:rsidR="00B03344" w:rsidRDefault="00B03344" w:rsidP="00B03344"/>
    <w:p w14:paraId="641E0500" w14:textId="77777777" w:rsidR="00B03344" w:rsidRDefault="00B03344" w:rsidP="00B03344"/>
    <w:p w14:paraId="6EB2ACDC" w14:textId="77777777" w:rsidR="00B03344" w:rsidRDefault="00B03344" w:rsidP="00B03344">
      <w:r w:rsidRPr="00A61AAC">
        <w:t>Title(s)</w:t>
      </w:r>
    </w:p>
    <w:p w14:paraId="579E6849" w14:textId="77777777" w:rsidR="00B03344" w:rsidRDefault="00B03344" w:rsidP="00B03344">
      <w:pPr>
        <w:rPr>
          <w:rFonts w:cs="Times New Roman"/>
          <w:b/>
          <w:szCs w:val="24"/>
        </w:rPr>
      </w:pPr>
    </w:p>
    <w:p w14:paraId="36AA8838" w14:textId="731395CD" w:rsidR="00452557" w:rsidRDefault="00452557">
      <w:pPr>
        <w:spacing w:before="0" w:after="200" w:line="276" w:lineRule="auto"/>
        <w:jc w:val="left"/>
        <w:rPr>
          <w:rFonts w:cstheme="minorHAnsi"/>
        </w:rPr>
      </w:pPr>
    </w:p>
    <w:sectPr w:rsidR="00452557" w:rsidSect="0083152A">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134" w:right="1134" w:bottom="1418" w:left="1134" w:header="709" w:footer="3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32581" w14:textId="77777777" w:rsidR="00C0272B" w:rsidRDefault="00C0272B" w:rsidP="004210F9">
      <w:r>
        <w:separator/>
      </w:r>
    </w:p>
  </w:endnote>
  <w:endnote w:type="continuationSeparator" w:id="0">
    <w:p w14:paraId="04D4D5A0" w14:textId="77777777" w:rsidR="00C0272B" w:rsidRDefault="00C0272B" w:rsidP="004210F9">
      <w:r>
        <w:continuationSeparator/>
      </w:r>
    </w:p>
  </w:endnote>
  <w:endnote w:type="continuationNotice" w:id="1">
    <w:p w14:paraId="3EB23070" w14:textId="77777777" w:rsidR="00C0272B" w:rsidRDefault="00C0272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BF423" w14:textId="77777777" w:rsidR="00F364B8" w:rsidRDefault="00F364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4A13F" w14:textId="77777777" w:rsidR="00AD184E" w:rsidRPr="00B44AE7" w:rsidRDefault="0059734A" w:rsidP="00B44AE7">
    <w:pPr>
      <w:pBdr>
        <w:top w:val="single" w:sz="4" w:space="1" w:color="auto"/>
      </w:pBdr>
      <w:tabs>
        <w:tab w:val="center" w:pos="4820"/>
        <w:tab w:val="right" w:pos="9072"/>
      </w:tabs>
      <w:spacing w:after="240"/>
      <w:jc w:val="center"/>
      <w:rPr>
        <w:sz w:val="18"/>
        <w:szCs w:val="20"/>
      </w:rPr>
    </w:pPr>
    <w:r w:rsidRPr="00D34413">
      <w:rPr>
        <w:rFonts w:cstheme="minorHAnsi"/>
        <w:noProof/>
        <w:sz w:val="12"/>
        <w:szCs w:val="20"/>
      </w:rPr>
      <mc:AlternateContent>
        <mc:Choice Requires="wpg">
          <w:drawing>
            <wp:anchor distT="0" distB="0" distL="114300" distR="114300" simplePos="0" relativeHeight="251658248" behindDoc="0" locked="0" layoutInCell="1" allowOverlap="1" wp14:anchorId="3F65C9CC" wp14:editId="3EFB75F8">
              <wp:simplePos x="0" y="0"/>
              <wp:positionH relativeFrom="page">
                <wp:align>left</wp:align>
              </wp:positionH>
              <wp:positionV relativeFrom="page">
                <wp:align>bottom</wp:align>
              </wp:positionV>
              <wp:extent cx="108000" cy="7560000"/>
              <wp:effectExtent l="7937" t="0" r="0" b="0"/>
              <wp:wrapNone/>
              <wp:docPr id="18433" name="Gruppieren 56"/>
              <wp:cNvGraphicFramePr/>
              <a:graphic xmlns:a="http://schemas.openxmlformats.org/drawingml/2006/main">
                <a:graphicData uri="http://schemas.microsoft.com/office/word/2010/wordprocessingGroup">
                  <wpg:wgp>
                    <wpg:cNvGrpSpPr/>
                    <wpg:grpSpPr>
                      <a:xfrm rot="16200000">
                        <a:off x="0" y="0"/>
                        <a:ext cx="108000" cy="7560000"/>
                        <a:chOff x="0" y="0"/>
                        <a:chExt cx="525600" cy="7558978"/>
                      </a:xfrm>
                    </wpg:grpSpPr>
                    <wps:wsp>
                      <wps:cNvPr id="18434"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5"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6"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7"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8"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9"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0"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1"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w:pict>
            <v:group id="Gruppieren 56" style="position:absolute;margin-left:0;margin-top:0;width:8.5pt;height:595.3pt;rotation:-90;z-index:251681792;mso-position-horizontal:left;mso-position-horizontal-relative:page;mso-position-vertical:bottom;mso-position-vertical-relative:page;mso-width-relative:margin;mso-height-relative:margin" coordsize="5256,75589" o:spid="_x0000_s1026" w14:anchorId="488ADE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">
                <v:stroke startarrowwidth="wide" startarrowlength="long" endarrowwidth="wide" endarrowlength="long"/>
                <v:textbox inset="2.5mm,2mm,2.5mm,2mm"/>
              </v:rect>
              <w10:wrap anchorx="page" anchory="page"/>
            </v:group>
          </w:pict>
        </mc:Fallback>
      </mc:AlternateContent>
    </w:r>
    <w:r w:rsidRPr="00D34413">
      <w:rPr>
        <w:rFonts w:cstheme="minorHAnsi"/>
        <w:noProof/>
        <w:sz w:val="12"/>
        <w:szCs w:val="20"/>
      </w:rPr>
      <mc:AlternateContent>
        <mc:Choice Requires="wpg">
          <w:drawing>
            <wp:anchor distT="0" distB="0" distL="114300" distR="114300" simplePos="0" relativeHeight="251658247" behindDoc="0" locked="0" layoutInCell="1" allowOverlap="1" wp14:anchorId="4FE98349" wp14:editId="4C5E5957">
              <wp:simplePos x="0" y="0"/>
              <wp:positionH relativeFrom="page">
                <wp:posOffset>720090</wp:posOffset>
              </wp:positionH>
              <wp:positionV relativeFrom="paragraph">
                <wp:posOffset>3175</wp:posOffset>
              </wp:positionV>
              <wp:extent cx="237349" cy="7558978"/>
              <wp:effectExtent l="0" t="3175" r="0" b="7620"/>
              <wp:wrapNone/>
              <wp:docPr id="56"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57"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8"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9"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0"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1"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2"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3"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2"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w:pict>
            <v:group id="Gruppieren 56" style="position:absolute;margin-left:56.7pt;margin-top:.25pt;width:18.7pt;height:595.2pt;rotation:-90;z-index:251679744;mso-position-horizontal-relative:page;mso-width-relative:margin;mso-height-relative:margin" coordsize="5256,75589" o:spid="_x0000_s1026" w14:anchorId="1BC981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">
                <v:stroke startarrowwidth="wide" startarrowlength="long" endarrowwidth="wide" endarrowlength="long"/>
                <v:textbox inset="2.5mm,2mm,2.5mm,2mm"/>
              </v:rect>
              <w10:wrap anchorx="page"/>
            </v:group>
          </w:pict>
        </mc:Fallback>
      </mc:AlternateContent>
    </w:r>
    <w:r w:rsidR="00AD184E" w:rsidRPr="0008407B">
      <w:rPr>
        <w:sz w:val="18"/>
        <w:szCs w:val="20"/>
      </w:rPr>
      <w:t xml:space="preserve">Page </w:t>
    </w:r>
    <w:r w:rsidR="00AD184E" w:rsidRPr="0008407B">
      <w:rPr>
        <w:sz w:val="18"/>
        <w:szCs w:val="20"/>
      </w:rPr>
      <w:fldChar w:fldCharType="begin"/>
    </w:r>
    <w:r w:rsidR="00AD184E" w:rsidRPr="0008407B">
      <w:rPr>
        <w:sz w:val="18"/>
        <w:szCs w:val="20"/>
      </w:rPr>
      <w:instrText xml:space="preserve"> PAGE </w:instrText>
    </w:r>
    <w:r w:rsidR="00AD184E" w:rsidRPr="0008407B">
      <w:rPr>
        <w:sz w:val="18"/>
        <w:szCs w:val="20"/>
      </w:rPr>
      <w:fldChar w:fldCharType="separate"/>
    </w:r>
    <w:r w:rsidR="00AD184E">
      <w:rPr>
        <w:sz w:val="18"/>
        <w:szCs w:val="20"/>
      </w:rPr>
      <w:t>2</w:t>
    </w:r>
    <w:r w:rsidR="00AD184E" w:rsidRPr="0008407B">
      <w:rPr>
        <w:sz w:val="18"/>
        <w:szCs w:val="20"/>
      </w:rPr>
      <w:fldChar w:fldCharType="end"/>
    </w:r>
    <w:r w:rsidR="00AD184E" w:rsidRPr="0008407B">
      <w:rPr>
        <w:sz w:val="18"/>
        <w:szCs w:val="20"/>
      </w:rPr>
      <w:t xml:space="preserve"> of </w:t>
    </w:r>
    <w:r w:rsidR="00AD184E" w:rsidRPr="0008407B">
      <w:rPr>
        <w:sz w:val="18"/>
        <w:szCs w:val="20"/>
      </w:rPr>
      <w:fldChar w:fldCharType="begin"/>
    </w:r>
    <w:r w:rsidR="00AD184E" w:rsidRPr="0008407B">
      <w:rPr>
        <w:sz w:val="18"/>
        <w:szCs w:val="20"/>
      </w:rPr>
      <w:instrText xml:space="preserve"> NUMPAGES </w:instrText>
    </w:r>
    <w:r w:rsidR="00AD184E" w:rsidRPr="0008407B">
      <w:rPr>
        <w:sz w:val="18"/>
        <w:szCs w:val="20"/>
      </w:rPr>
      <w:fldChar w:fldCharType="separate"/>
    </w:r>
    <w:r w:rsidR="00AD184E">
      <w:rPr>
        <w:sz w:val="18"/>
        <w:szCs w:val="20"/>
      </w:rPr>
      <w:t>161</w:t>
    </w:r>
    <w:r w:rsidR="00AD184E" w:rsidRPr="0008407B">
      <w:rPr>
        <w:sz w:val="18"/>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8BEE6" w14:textId="77777777" w:rsidR="008B176F" w:rsidRDefault="008B176F" w:rsidP="008B176F">
    <w:pPr>
      <w:pStyle w:val="Fuzeile"/>
    </w:pPr>
    <w:r w:rsidRPr="00410A32">
      <w:rPr>
        <w:rFonts w:cs="Calibri"/>
        <w:noProof/>
        <w:sz w:val="12"/>
        <w:szCs w:val="20"/>
      </w:rPr>
      <mc:AlternateContent>
        <mc:Choice Requires="wpg">
          <w:drawing>
            <wp:anchor distT="0" distB="0" distL="114300" distR="114300" simplePos="0" relativeHeight="251660296" behindDoc="0" locked="0" layoutInCell="1" allowOverlap="1" wp14:anchorId="1268F480" wp14:editId="5F789BC7">
              <wp:simplePos x="0" y="0"/>
              <wp:positionH relativeFrom="page">
                <wp:posOffset>3660775</wp:posOffset>
              </wp:positionH>
              <wp:positionV relativeFrom="paragraph">
                <wp:posOffset>-2911030</wp:posOffset>
              </wp:positionV>
              <wp:extent cx="236855" cy="7558405"/>
              <wp:effectExtent l="0" t="3175" r="7620" b="7620"/>
              <wp:wrapNone/>
              <wp:docPr id="18454" name="Gruppieren 56"/>
              <wp:cNvGraphicFramePr/>
              <a:graphic xmlns:a="http://schemas.openxmlformats.org/drawingml/2006/main">
                <a:graphicData uri="http://schemas.microsoft.com/office/word/2010/wordprocessingGroup">
                  <wpg:wgp>
                    <wpg:cNvGrpSpPr/>
                    <wpg:grpSpPr>
                      <a:xfrm rot="16200000">
                        <a:off x="0" y="0"/>
                        <a:ext cx="236855" cy="7558405"/>
                        <a:chOff x="0" y="0"/>
                        <a:chExt cx="525600" cy="7558978"/>
                      </a:xfrm>
                    </wpg:grpSpPr>
                    <wps:wsp>
                      <wps:cNvPr id="18455"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6"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7"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8"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9"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0"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70"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71"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BAA2822" id="Gruppieren 56" o:spid="_x0000_s1026" style="position:absolute;margin-left:288.25pt;margin-top:-229.2pt;width:18.65pt;height:595.15pt;rotation:-90;z-index:251660296;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" fillcolor="#becae9" stroked="f" strokeweight=".5pt">
                <v:stroke startarrowwidth="wide" startarrowlength="long" endarrowwidth="wide" endarrowlength="long"/>
                <v:textbox inset="2.5mm,2mm,2.5mm,2mm"/>
              </v:rect>
              <w10:wrap anchorx="page"/>
            </v:group>
          </w:pict>
        </mc:Fallback>
      </mc:AlternateContent>
    </w:r>
  </w:p>
  <w:tbl>
    <w:tblPr>
      <w:tblStyle w:val="Tabellenraster"/>
      <w:tblW w:w="10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gridCol w:w="447"/>
    </w:tblGrid>
    <w:tr w:rsidR="008B176F" w14:paraId="6B181135" w14:textId="77777777" w:rsidTr="00A07D8F">
      <w:trPr>
        <w:trHeight w:val="269"/>
      </w:trPr>
      <w:tc>
        <w:tcPr>
          <w:tcW w:w="10206" w:type="dxa"/>
          <w:tcMar>
            <w:left w:w="0" w:type="dxa"/>
            <w:right w:w="0" w:type="dxa"/>
          </w:tcMar>
        </w:tcPr>
        <w:p w14:paraId="5CD03CA5" w14:textId="2EB0D91C" w:rsidR="008B176F" w:rsidRPr="00410A32" w:rsidRDefault="008B176F" w:rsidP="008B176F">
          <w:pPr>
            <w:pStyle w:val="Kopfzeile"/>
            <w:rPr>
              <w:rFonts w:ascii="Calibri" w:hAnsi="Calibri" w:cs="Calibri"/>
              <w:sz w:val="16"/>
            </w:rPr>
          </w:pPr>
          <w:r w:rsidRPr="00410A32">
            <w:rPr>
              <w:rFonts w:ascii="Calibri" w:hAnsi="Calibri" w:cs="Calibri"/>
              <w:sz w:val="12"/>
              <w:szCs w:val="20"/>
            </w:rPr>
            <w:t xml:space="preserve">The project </w:t>
          </w:r>
          <w:r w:rsidR="00F364B8">
            <w:rPr>
              <w:rFonts w:ascii="Calibri" w:hAnsi="Calibri" w:cs="Calibri"/>
              <w:sz w:val="12"/>
              <w:szCs w:val="20"/>
            </w:rPr>
            <w:t>p</w:t>
          </w:r>
          <w:r w:rsidRPr="00410A32">
            <w:rPr>
              <w:rFonts w:ascii="Calibri" w:hAnsi="Calibri" w:cs="Calibri"/>
              <w:sz w:val="12"/>
              <w:szCs w:val="20"/>
            </w:rPr>
            <w:t xml:space="preserve">rocuRE has received funding from the European Union’s Horizon 2020 Research and Innovation Programme under the Grant Agreement No. 963648. </w:t>
          </w:r>
          <w:r w:rsidR="00F364B8" w:rsidRPr="00410A32">
            <w:rPr>
              <w:rFonts w:ascii="Calibri" w:hAnsi="Calibri" w:cs="Calibri"/>
              <w:sz w:val="12"/>
              <w:szCs w:val="22"/>
            </w:rPr>
            <w:t xml:space="preserve">The sole responsibility for the publication lies with the editor and does </w:t>
          </w:r>
          <w:r w:rsidR="00F364B8">
            <w:rPr>
              <w:rFonts w:ascii="Calibri" w:hAnsi="Calibri" w:cs="Calibri"/>
              <w:sz w:val="12"/>
              <w:szCs w:val="22"/>
            </w:rPr>
            <w:t xml:space="preserve">only </w:t>
          </w:r>
          <w:r w:rsidR="00F364B8" w:rsidRPr="008D44F9">
            <w:rPr>
              <w:rFonts w:ascii="Calibri" w:hAnsi="Calibri" w:cs="Calibri"/>
              <w:sz w:val="12"/>
              <w:szCs w:val="22"/>
            </w:rPr>
            <w:t>reflect the author's view</w:t>
          </w:r>
          <w:r w:rsidR="00F364B8" w:rsidRPr="00410A32">
            <w:rPr>
              <w:rFonts w:ascii="Calibri" w:hAnsi="Calibri" w:cs="Calibri"/>
              <w:sz w:val="12"/>
              <w:szCs w:val="22"/>
            </w:rPr>
            <w:t xml:space="preserve">. The European Commission </w:t>
          </w:r>
          <w:r w:rsidR="00F364B8">
            <w:rPr>
              <w:rFonts w:ascii="Calibri" w:hAnsi="Calibri" w:cs="Calibri"/>
              <w:sz w:val="12"/>
              <w:szCs w:val="22"/>
            </w:rPr>
            <w:t xml:space="preserve">and Agency </w:t>
          </w:r>
          <w:r w:rsidR="00F364B8" w:rsidRPr="00410A32">
            <w:rPr>
              <w:rFonts w:ascii="Calibri" w:hAnsi="Calibri" w:cs="Calibri"/>
              <w:sz w:val="12"/>
              <w:szCs w:val="22"/>
            </w:rPr>
            <w:t>is not responsible for any use that may be made of the information contained herein.</w:t>
          </w:r>
        </w:p>
      </w:tc>
      <w:tc>
        <w:tcPr>
          <w:tcW w:w="447" w:type="dxa"/>
          <w:tcMar>
            <w:left w:w="0" w:type="dxa"/>
            <w:right w:w="0" w:type="dxa"/>
          </w:tcMar>
        </w:tcPr>
        <w:p w14:paraId="3BB35D88" w14:textId="77777777" w:rsidR="008B176F" w:rsidRDefault="008B176F" w:rsidP="008B176F">
          <w:pPr>
            <w:pStyle w:val="Kopfzeile"/>
            <w:spacing w:before="0"/>
            <w:jc w:val="right"/>
          </w:pPr>
        </w:p>
      </w:tc>
    </w:tr>
  </w:tbl>
  <w:p w14:paraId="1125F981" w14:textId="780B862E" w:rsidR="00914B03" w:rsidRPr="008B176F" w:rsidRDefault="008B176F" w:rsidP="008B176F">
    <w:pPr>
      <w:pStyle w:val="Fuzeile"/>
      <w:tabs>
        <w:tab w:val="clear" w:pos="4536"/>
        <w:tab w:val="clear" w:pos="9072"/>
        <w:tab w:val="left" w:pos="1795"/>
      </w:tabs>
    </w:pPr>
    <w:r>
      <w:rPr>
        <w:noProof/>
        <w:lang w:eastAsia="en-GB"/>
      </w:rPr>
      <w:drawing>
        <wp:anchor distT="0" distB="0" distL="114300" distR="114300" simplePos="0" relativeHeight="251661320" behindDoc="0" locked="0" layoutInCell="1" allowOverlap="1" wp14:anchorId="30FD13DC" wp14:editId="77EFAE58">
          <wp:simplePos x="0" y="0"/>
          <wp:positionH relativeFrom="leftMargin">
            <wp:posOffset>340137</wp:posOffset>
          </wp:positionH>
          <wp:positionV relativeFrom="paragraph">
            <wp:posOffset>-188350</wp:posOffset>
          </wp:positionV>
          <wp:extent cx="298450" cy="199942"/>
          <wp:effectExtent l="0" t="0" r="6350" b="0"/>
          <wp:wrapNone/>
          <wp:docPr id="77" name="Bild 47" descr="C:\Users\Strahil\AppData\Local\Microsoft\Windows\INetCache\Content.Word\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Strahil\AppData\Local\Microsoft\Windows\INetCache\Content.Word\eu.png"/>
                  <pic:cNvPicPr>
                    <a:picLocks noChangeAspect="1" noChangeArrowheads="1"/>
                  </pic:cNvPicPr>
                </pic:nvPicPr>
                <pic:blipFill>
                  <a:blip r:embed="rId1">
                    <a:extLst>
                      <a:ext uri="{28A0092B-C50C-407E-A947-70E740481C1C}">
                        <a14:useLocalDpi xmlns:a14="http://schemas.microsoft.com/office/drawing/2010/main" val="0"/>
                      </a:ext>
                    </a:extLst>
                  </a:blip>
                  <a:srcRect t="16667" b="17369"/>
                  <a:stretch>
                    <a:fillRect/>
                  </a:stretch>
                </pic:blipFill>
                <pic:spPr bwMode="auto">
                  <a:xfrm>
                    <a:off x="0" y="0"/>
                    <a:ext cx="298450" cy="19994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26DCB" w14:textId="77777777" w:rsidR="00C0272B" w:rsidRDefault="00C0272B" w:rsidP="004210F9">
      <w:r>
        <w:separator/>
      </w:r>
    </w:p>
  </w:footnote>
  <w:footnote w:type="continuationSeparator" w:id="0">
    <w:p w14:paraId="003D7E2E" w14:textId="77777777" w:rsidR="00C0272B" w:rsidRDefault="00C0272B" w:rsidP="004210F9">
      <w:r>
        <w:continuationSeparator/>
      </w:r>
    </w:p>
  </w:footnote>
  <w:footnote w:type="continuationNotice" w:id="1">
    <w:p w14:paraId="70F0B60A" w14:textId="77777777" w:rsidR="00C0272B" w:rsidRDefault="00C0272B">
      <w:pPr>
        <w:spacing w:before="0" w:after="0"/>
      </w:pPr>
    </w:p>
  </w:footnote>
  <w:footnote w:id="2">
    <w:p w14:paraId="5166DF25" w14:textId="77777777" w:rsidR="00B03344" w:rsidRPr="00FD103E" w:rsidRDefault="00B03344" w:rsidP="00B03344">
      <w:pPr>
        <w:pStyle w:val="Funotentext"/>
        <w:spacing w:after="72"/>
      </w:pPr>
      <w:r>
        <w:rPr>
          <w:rStyle w:val="Funotenzeichen"/>
        </w:rPr>
        <w:footnoteRef/>
      </w:r>
      <w:r>
        <w:t xml:space="preserve"> </w:t>
      </w:r>
      <w:r>
        <w:tab/>
      </w:r>
      <w:r w:rsidRPr="00C355E8">
        <w:t xml:space="preserve">If the bidder is a consortium or group of bidders, each member shall </w:t>
      </w:r>
      <w:r w:rsidRPr="00C80CC7">
        <w:t>submit</w:t>
      </w:r>
      <w:r w:rsidRPr="00C355E8">
        <w:t xml:space="preserve"> this statement.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244E" w14:textId="77777777" w:rsidR="00F364B8" w:rsidRDefault="00F364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1D5F" w14:textId="4AEE6A87" w:rsidR="00AD184E" w:rsidRPr="00C201C4" w:rsidRDefault="0059734A" w:rsidP="00B44AE7">
    <w:pPr>
      <w:pBdr>
        <w:bottom w:val="single" w:sz="4" w:space="1" w:color="auto"/>
      </w:pBdr>
      <w:tabs>
        <w:tab w:val="right" w:pos="9638"/>
      </w:tabs>
      <w:spacing w:after="0"/>
      <w:rPr>
        <w:sz w:val="20"/>
        <w:szCs w:val="20"/>
      </w:rPr>
    </w:pPr>
    <w:r w:rsidRPr="00D34413">
      <w:rPr>
        <w:rFonts w:cstheme="minorHAnsi"/>
        <w:noProof/>
        <w:sz w:val="12"/>
        <w:szCs w:val="20"/>
      </w:rPr>
      <mc:AlternateContent>
        <mc:Choice Requires="wpg">
          <w:drawing>
            <wp:anchor distT="0" distB="0" distL="114300" distR="114300" simplePos="0" relativeHeight="251658246" behindDoc="0" locked="0" layoutInCell="1" allowOverlap="1" wp14:anchorId="61090C07" wp14:editId="331F5C62">
              <wp:simplePos x="0" y="0"/>
              <wp:positionH relativeFrom="page">
                <wp:align>left</wp:align>
              </wp:positionH>
              <wp:positionV relativeFrom="paragraph">
                <wp:posOffset>-4171744</wp:posOffset>
              </wp:positionV>
              <wp:extent cx="108000" cy="7558978"/>
              <wp:effectExtent l="0" t="0" r="0" b="0"/>
              <wp:wrapNone/>
              <wp:docPr id="47" name="Gruppieren 56"/>
              <wp:cNvGraphicFramePr/>
              <a:graphic xmlns:a="http://schemas.openxmlformats.org/drawingml/2006/main">
                <a:graphicData uri="http://schemas.microsoft.com/office/word/2010/wordprocessingGroup">
                  <wpg:wgp>
                    <wpg:cNvGrpSpPr/>
                    <wpg:grpSpPr>
                      <a:xfrm rot="16200000">
                        <a:off x="0" y="0"/>
                        <a:ext cx="108000" cy="7558978"/>
                        <a:chOff x="0" y="0"/>
                        <a:chExt cx="525600" cy="7558978"/>
                      </a:xfrm>
                    </wpg:grpSpPr>
                    <wps:wsp>
                      <wps:cNvPr id="48"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49"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0"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1"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2"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3"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4"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5"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group id="Gruppieren 56" style="position:absolute;margin-left:0;margin-top:-328.5pt;width:8.5pt;height:595.2pt;rotation:-90;z-index:251677696;mso-position-horizontal:left;mso-position-horizontal-relative:page;mso-width-relative:margin;mso-height-relative:margin" coordsize="5256,75589" o:spid="_x0000_s1026" w14:anchorId="514E8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">
                <v:stroke startarrowwidth="wide" startarrowlength="long" endarrowwidth="wide" endarrowlength="long"/>
                <v:textbox inset="2.5mm,2mm,2.5mm,2mm"/>
              </v:rect>
              <w10:wrap anchorx="page"/>
            </v:group>
          </w:pict>
        </mc:Fallback>
      </mc:AlternateContent>
    </w:r>
    <w:r w:rsidRPr="00D34413">
      <w:rPr>
        <w:rFonts w:cstheme="minorHAnsi"/>
        <w:noProof/>
        <w:sz w:val="12"/>
        <w:szCs w:val="20"/>
      </w:rPr>
      <mc:AlternateContent>
        <mc:Choice Requires="wpg">
          <w:drawing>
            <wp:anchor distT="0" distB="0" distL="114300" distR="114300" simplePos="0" relativeHeight="251658243" behindDoc="0" locked="0" layoutInCell="1" allowOverlap="1" wp14:anchorId="5527F9DC" wp14:editId="79A95A17">
              <wp:simplePos x="0" y="0"/>
              <wp:positionH relativeFrom="page">
                <wp:posOffset>3713664</wp:posOffset>
              </wp:positionH>
              <wp:positionV relativeFrom="paragraph">
                <wp:posOffset>-4406791</wp:posOffset>
              </wp:positionV>
              <wp:extent cx="237349" cy="7558978"/>
              <wp:effectExtent l="0" t="3175" r="0" b="7620"/>
              <wp:wrapNone/>
              <wp:docPr id="27"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28"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29"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0"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1"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2"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3"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4"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5"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group id="Gruppieren 56" style="position:absolute;margin-left:292.4pt;margin-top:-347pt;width:18.7pt;height:595.2pt;rotation:-90;z-index:251672576;mso-position-horizontal-relative:page;mso-width-relative:margin;mso-height-relative:margin" coordsize="5256,75589" o:spid="_x0000_s1026" w14:anchorId="38DA05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">
                <v:stroke startarrowwidth="wide" startarrowlength="long" endarrowwidth="wide" endarrowlength="long"/>
                <v:textbox inset="2.5mm,2mm,2.5mm,2mm"/>
              </v:rect>
              <w10:wrap anchorx="page"/>
            </v:group>
          </w:pict>
        </mc:Fallback>
      </mc:AlternateContent>
    </w:r>
    <w:r w:rsidR="00AD184E">
      <w:rPr>
        <w:sz w:val="18"/>
        <w:szCs w:val="18"/>
      </w:rPr>
      <w:t xml:space="preserve">procuRE </w:t>
    </w:r>
    <w:r w:rsidR="00AD184E" w:rsidRPr="00A962E1">
      <w:rPr>
        <w:sz w:val="18"/>
        <w:szCs w:val="18"/>
      </w:rPr>
      <w:t xml:space="preserve">– </w:t>
    </w:r>
    <w:r w:rsidR="00B03344" w:rsidRPr="00B03344">
      <w:rPr>
        <w:sz w:val="18"/>
        <w:szCs w:val="18"/>
      </w:rPr>
      <w:t>Declaration of Honour on On/Off Award Criteria</w:t>
    </w:r>
    <w:r w:rsidR="008451A6">
      <w:rPr>
        <w:sz w:val="18"/>
        <w:szCs w:val="18"/>
      </w:rPr>
      <w:t xml:space="preserve"> [TD3b]</w:t>
    </w:r>
    <w:r w:rsidR="00AD184E" w:rsidRPr="003569C9">
      <w:rPr>
        <w:sz w:val="20"/>
        <w:szCs w:val="20"/>
      </w:rPr>
      <w:tab/>
    </w:r>
    <w:r w:rsidR="00AD184E">
      <w:rPr>
        <w:noProof/>
      </w:rPr>
      <w:drawing>
        <wp:inline distT="0" distB="0" distL="0" distR="0" wp14:anchorId="70F21725" wp14:editId="126ECAC6">
          <wp:extent cx="698020" cy="277438"/>
          <wp:effectExtent l="0" t="0" r="6985" b="8890"/>
          <wp:docPr id="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931" cy="321919"/>
                  </a:xfrm>
                  <a:prstGeom prst="rect">
                    <a:avLst/>
                  </a:prstGeom>
                  <a:noFill/>
                  <a:ln>
                    <a:noFill/>
                  </a:ln>
                </pic:spPr>
              </pic:pic>
            </a:graphicData>
          </a:graphic>
        </wp:inline>
      </w:drawing>
    </w:r>
  </w:p>
  <w:p w14:paraId="26198E6B" w14:textId="77777777" w:rsidR="00AD184E" w:rsidRDefault="00AD184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E95FE" w14:textId="4563BECA" w:rsidR="00AD184E" w:rsidRDefault="008B176F" w:rsidP="0083152A">
    <w:pPr>
      <w:pStyle w:val="Kopfzeile"/>
    </w:pPr>
    <w:r w:rsidRPr="00D34413">
      <w:rPr>
        <w:rFonts w:cstheme="minorHAnsi"/>
        <w:noProof/>
        <w:sz w:val="12"/>
        <w:szCs w:val="20"/>
      </w:rPr>
      <mc:AlternateContent>
        <mc:Choice Requires="wpg">
          <w:drawing>
            <wp:anchor distT="0" distB="0" distL="114300" distR="114300" simplePos="0" relativeHeight="251658240" behindDoc="0" locked="0" layoutInCell="1" allowOverlap="1" wp14:anchorId="2605B030" wp14:editId="2983E04F">
              <wp:simplePos x="0" y="0"/>
              <wp:positionH relativeFrom="page">
                <wp:align>right</wp:align>
              </wp:positionH>
              <wp:positionV relativeFrom="paragraph">
                <wp:posOffset>-4107659</wp:posOffset>
              </wp:positionV>
              <wp:extent cx="237349" cy="7558978"/>
              <wp:effectExtent l="0" t="3175" r="0" b="7620"/>
              <wp:wrapNone/>
              <wp:docPr id="18461"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18462"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3"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4"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5"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6"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7"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8"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9"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0EA6E13" id="Gruppieren 56" o:spid="_x0000_s1026" style="position:absolute;margin-left:-32.5pt;margin-top:-323.45pt;width:18.7pt;height:595.2pt;rotation:-90;z-index:251658240;mso-position-horizontal:right;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" fillcolor="#becae9" stroked="f" strokeweight=".5pt">
                <v:stroke startarrowwidth="wide" startarrowlength="long" endarrowwidth="wide" endarrowlength="long"/>
                <v:textbox inset="2.5mm,2mm,2.5mm,2mm"/>
              </v:rect>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A40AE"/>
    <w:multiLevelType w:val="hybridMultilevel"/>
    <w:tmpl w:val="D8BADB50"/>
    <w:lvl w:ilvl="0" w:tplc="EBB8A2B8">
      <w:numFmt w:val="bullet"/>
      <w:lvlText w:val=""/>
      <w:lvlJc w:val="left"/>
      <w:pPr>
        <w:ind w:left="3167" w:hanging="360"/>
      </w:pPr>
      <w:rPr>
        <w:rFonts w:ascii="Symbol" w:eastAsia="Times New Roman" w:hAnsi="Symbol" w:cs="Times New Roman" w:hint="default"/>
      </w:rPr>
    </w:lvl>
    <w:lvl w:ilvl="1" w:tplc="04070003" w:tentative="1">
      <w:start w:val="1"/>
      <w:numFmt w:val="bullet"/>
      <w:lvlText w:val="o"/>
      <w:lvlJc w:val="left"/>
      <w:pPr>
        <w:ind w:left="3887" w:hanging="360"/>
      </w:pPr>
      <w:rPr>
        <w:rFonts w:ascii="Courier New" w:hAnsi="Courier New" w:cs="Courier New" w:hint="default"/>
      </w:rPr>
    </w:lvl>
    <w:lvl w:ilvl="2" w:tplc="04070005" w:tentative="1">
      <w:start w:val="1"/>
      <w:numFmt w:val="bullet"/>
      <w:lvlText w:val=""/>
      <w:lvlJc w:val="left"/>
      <w:pPr>
        <w:ind w:left="4607" w:hanging="360"/>
      </w:pPr>
      <w:rPr>
        <w:rFonts w:ascii="Wingdings" w:hAnsi="Wingdings" w:hint="default"/>
      </w:rPr>
    </w:lvl>
    <w:lvl w:ilvl="3" w:tplc="04070001" w:tentative="1">
      <w:start w:val="1"/>
      <w:numFmt w:val="bullet"/>
      <w:lvlText w:val=""/>
      <w:lvlJc w:val="left"/>
      <w:pPr>
        <w:ind w:left="5327" w:hanging="360"/>
      </w:pPr>
      <w:rPr>
        <w:rFonts w:ascii="Symbol" w:hAnsi="Symbol" w:hint="default"/>
      </w:rPr>
    </w:lvl>
    <w:lvl w:ilvl="4" w:tplc="04070003" w:tentative="1">
      <w:start w:val="1"/>
      <w:numFmt w:val="bullet"/>
      <w:lvlText w:val="o"/>
      <w:lvlJc w:val="left"/>
      <w:pPr>
        <w:ind w:left="6047" w:hanging="360"/>
      </w:pPr>
      <w:rPr>
        <w:rFonts w:ascii="Courier New" w:hAnsi="Courier New" w:cs="Courier New" w:hint="default"/>
      </w:rPr>
    </w:lvl>
    <w:lvl w:ilvl="5" w:tplc="04070005" w:tentative="1">
      <w:start w:val="1"/>
      <w:numFmt w:val="bullet"/>
      <w:lvlText w:val=""/>
      <w:lvlJc w:val="left"/>
      <w:pPr>
        <w:ind w:left="6767" w:hanging="360"/>
      </w:pPr>
      <w:rPr>
        <w:rFonts w:ascii="Wingdings" w:hAnsi="Wingdings" w:hint="default"/>
      </w:rPr>
    </w:lvl>
    <w:lvl w:ilvl="6" w:tplc="04070001" w:tentative="1">
      <w:start w:val="1"/>
      <w:numFmt w:val="bullet"/>
      <w:lvlText w:val=""/>
      <w:lvlJc w:val="left"/>
      <w:pPr>
        <w:ind w:left="7487" w:hanging="360"/>
      </w:pPr>
      <w:rPr>
        <w:rFonts w:ascii="Symbol" w:hAnsi="Symbol" w:hint="default"/>
      </w:rPr>
    </w:lvl>
    <w:lvl w:ilvl="7" w:tplc="04070003" w:tentative="1">
      <w:start w:val="1"/>
      <w:numFmt w:val="bullet"/>
      <w:lvlText w:val="o"/>
      <w:lvlJc w:val="left"/>
      <w:pPr>
        <w:ind w:left="8207" w:hanging="360"/>
      </w:pPr>
      <w:rPr>
        <w:rFonts w:ascii="Courier New" w:hAnsi="Courier New" w:cs="Courier New" w:hint="default"/>
      </w:rPr>
    </w:lvl>
    <w:lvl w:ilvl="8" w:tplc="04070005" w:tentative="1">
      <w:start w:val="1"/>
      <w:numFmt w:val="bullet"/>
      <w:lvlText w:val=""/>
      <w:lvlJc w:val="left"/>
      <w:pPr>
        <w:ind w:left="8927" w:hanging="360"/>
      </w:pPr>
      <w:rPr>
        <w:rFonts w:ascii="Wingdings" w:hAnsi="Wingdings" w:hint="default"/>
      </w:rPr>
    </w:lvl>
  </w:abstractNum>
  <w:abstractNum w:abstractNumId="1" w15:restartNumberingAfterBreak="0">
    <w:nsid w:val="179B44C3"/>
    <w:multiLevelType w:val="hybridMultilevel"/>
    <w:tmpl w:val="5194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3357B"/>
    <w:multiLevelType w:val="hybridMultilevel"/>
    <w:tmpl w:val="CB1EC380"/>
    <w:lvl w:ilvl="0" w:tplc="97F07AA2">
      <w:start w:val="1"/>
      <w:numFmt w:val="bullet"/>
      <w:lvlText w:val="►"/>
      <w:lvlJc w:val="left"/>
      <w:pPr>
        <w:ind w:left="360" w:hanging="360"/>
      </w:pPr>
      <w:rPr>
        <w:rFonts w:ascii="Arial" w:hAnsi="Arial" w:hint="default"/>
        <w:color w:val="151F6D"/>
        <w:u w:color="FFFFFF" w:themeColor="background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601602"/>
    <w:multiLevelType w:val="hybridMultilevel"/>
    <w:tmpl w:val="81BCAA9E"/>
    <w:lvl w:ilvl="0" w:tplc="FD4E5212">
      <w:numFmt w:val="bullet"/>
      <w:pStyle w:val="Summary-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B82D98"/>
    <w:multiLevelType w:val="hybridMultilevel"/>
    <w:tmpl w:val="23501252"/>
    <w:lvl w:ilvl="0" w:tplc="04070001">
      <w:start w:val="3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AA0306"/>
    <w:multiLevelType w:val="hybridMultilevel"/>
    <w:tmpl w:val="C63C66DA"/>
    <w:lvl w:ilvl="0" w:tplc="57388CEE">
      <w:start w:val="31"/>
      <w:numFmt w:val="bullet"/>
      <w:pStyle w:val="Bullet"/>
      <w:lvlText w:val=""/>
      <w:lvlJc w:val="left"/>
      <w:pPr>
        <w:ind w:left="644" w:hanging="360"/>
      </w:pPr>
      <w:rPr>
        <w:rFonts w:ascii="Symbol" w:eastAsia="Times New Roman" w:hAnsi="Symbol" w:cs="Times New Roman" w:hint="default"/>
        <w:color w:val="auto"/>
        <w:u w:color="FFFFFF" w:themeColor="background1"/>
      </w:rPr>
    </w:lvl>
    <w:lvl w:ilvl="1" w:tplc="04070003">
      <w:start w:val="1"/>
      <w:numFmt w:val="bullet"/>
      <w:lvlText w:val="o"/>
      <w:lvlJc w:val="left"/>
      <w:pPr>
        <w:ind w:left="1648" w:hanging="360"/>
      </w:pPr>
      <w:rPr>
        <w:rFonts w:ascii="Courier New" w:hAnsi="Courier New" w:cs="Courier New" w:hint="default"/>
      </w:rPr>
    </w:lvl>
    <w:lvl w:ilvl="2" w:tplc="04070005">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6" w15:restartNumberingAfterBreak="0">
    <w:nsid w:val="48E244F4"/>
    <w:multiLevelType w:val="hybridMultilevel"/>
    <w:tmpl w:val="F98C0A40"/>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7" w15:restartNumberingAfterBreak="0">
    <w:nsid w:val="49405A4A"/>
    <w:multiLevelType w:val="hybridMultilevel"/>
    <w:tmpl w:val="563CA7E6"/>
    <w:lvl w:ilvl="0" w:tplc="C0447976">
      <w:numFmt w:val="bullet"/>
      <w:pStyle w:val="Table-Bullet"/>
      <w:lvlText w:val=""/>
      <w:lvlJc w:val="left"/>
      <w:pPr>
        <w:tabs>
          <w:tab w:val="num" w:pos="360"/>
        </w:tabs>
        <w:ind w:left="360" w:hanging="360"/>
      </w:pPr>
      <w:rPr>
        <w:rFonts w:ascii="Symbol" w:eastAsia="Times New Roman" w:hAnsi="Symbol" w:cs="Arial" w:hint="default"/>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8" w15:restartNumberingAfterBreak="0">
    <w:nsid w:val="4A70727D"/>
    <w:multiLevelType w:val="hybridMultilevel"/>
    <w:tmpl w:val="518842C0"/>
    <w:lvl w:ilvl="0" w:tplc="9F8C3F4A">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F900DD"/>
    <w:multiLevelType w:val="hybridMultilevel"/>
    <w:tmpl w:val="F560F0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4E3365D"/>
    <w:multiLevelType w:val="hybridMultilevel"/>
    <w:tmpl w:val="23E8CE10"/>
    <w:lvl w:ilvl="0" w:tplc="DCFC2EDC">
      <w:numFmt w:val="bullet"/>
      <w:lvlText w:val=""/>
      <w:lvlJc w:val="left"/>
      <w:pPr>
        <w:ind w:left="473" w:hanging="360"/>
      </w:pPr>
      <w:rPr>
        <w:rFonts w:ascii="Symbol" w:eastAsia="Times New Roman" w:hAnsi="Symbol" w:cs="Times New Roman"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11" w15:restartNumberingAfterBreak="0">
    <w:nsid w:val="69A2488D"/>
    <w:multiLevelType w:val="hybridMultilevel"/>
    <w:tmpl w:val="0E701B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6333B3"/>
    <w:multiLevelType w:val="multilevel"/>
    <w:tmpl w:val="04767EA0"/>
    <w:lvl w:ilvl="0">
      <w:start w:val="1"/>
      <w:numFmt w:val="decimal"/>
      <w:pStyle w:val="berschrift1"/>
      <w:lvlText w:val="%1"/>
      <w:lvlJc w:val="left"/>
      <w:pPr>
        <w:ind w:left="1134" w:hanging="1134"/>
      </w:pPr>
      <w:rPr>
        <w:rFonts w:hint="default"/>
      </w:rPr>
    </w:lvl>
    <w:lvl w:ilvl="1">
      <w:start w:val="1"/>
      <w:numFmt w:val="decimal"/>
      <w:pStyle w:val="berschrift2"/>
      <w:lvlText w:val="%1.%2"/>
      <w:lvlJc w:val="left"/>
      <w:pPr>
        <w:ind w:left="934" w:hanging="432"/>
      </w:pPr>
      <w:rPr>
        <w:rFonts w:hint="default"/>
      </w:rPr>
    </w:lvl>
    <w:lvl w:ilvl="2">
      <w:start w:val="1"/>
      <w:numFmt w:val="decimal"/>
      <w:pStyle w:val="berschrift3"/>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3" w15:restartNumberingAfterBreak="0">
    <w:nsid w:val="7424592E"/>
    <w:multiLevelType w:val="hybridMultilevel"/>
    <w:tmpl w:val="E4E6DAAA"/>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14" w15:restartNumberingAfterBreak="0">
    <w:nsid w:val="791C0459"/>
    <w:multiLevelType w:val="hybridMultilevel"/>
    <w:tmpl w:val="31247B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4"/>
  </w:num>
  <w:num w:numId="4">
    <w:abstractNumId w:val="7"/>
  </w:num>
  <w:num w:numId="5">
    <w:abstractNumId w:val="10"/>
  </w:num>
  <w:num w:numId="6">
    <w:abstractNumId w:val="0"/>
  </w:num>
  <w:num w:numId="7">
    <w:abstractNumId w:val="5"/>
  </w:num>
  <w:num w:numId="8">
    <w:abstractNumId w:val="3"/>
  </w:num>
  <w:num w:numId="9">
    <w:abstractNumId w:val="9"/>
  </w:num>
  <w:num w:numId="10">
    <w:abstractNumId w:val="1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6"/>
  </w:num>
  <w:num w:numId="14">
    <w:abstractNumId w:val="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attachedTemplate r:id="rId1"/>
  <w:styleLockTheme/>
  <w:defaultTabStop w:val="142"/>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WwMDcyMTWyMDQ3szBW0lEKTi0uzszPAykwrgUAbfnoliwAAAA="/>
  </w:docVars>
  <w:rsids>
    <w:rsidRoot w:val="00F76633"/>
    <w:rsid w:val="0000333B"/>
    <w:rsid w:val="000113E4"/>
    <w:rsid w:val="00024ED3"/>
    <w:rsid w:val="00040DF4"/>
    <w:rsid w:val="00043588"/>
    <w:rsid w:val="00053A8B"/>
    <w:rsid w:val="00056142"/>
    <w:rsid w:val="000574CE"/>
    <w:rsid w:val="00064287"/>
    <w:rsid w:val="000728AB"/>
    <w:rsid w:val="00083072"/>
    <w:rsid w:val="00087E84"/>
    <w:rsid w:val="00093A45"/>
    <w:rsid w:val="000B0C7C"/>
    <w:rsid w:val="000B2B8E"/>
    <w:rsid w:val="000C1060"/>
    <w:rsid w:val="000E7702"/>
    <w:rsid w:val="000F1460"/>
    <w:rsid w:val="00101221"/>
    <w:rsid w:val="001029F4"/>
    <w:rsid w:val="001144B4"/>
    <w:rsid w:val="001144F0"/>
    <w:rsid w:val="001200A3"/>
    <w:rsid w:val="00135BC7"/>
    <w:rsid w:val="00147990"/>
    <w:rsid w:val="00147F7E"/>
    <w:rsid w:val="0016237D"/>
    <w:rsid w:val="001717B6"/>
    <w:rsid w:val="00174824"/>
    <w:rsid w:val="00191CEF"/>
    <w:rsid w:val="001B15D8"/>
    <w:rsid w:val="001C6E10"/>
    <w:rsid w:val="001F2354"/>
    <w:rsid w:val="001F36D9"/>
    <w:rsid w:val="00207487"/>
    <w:rsid w:val="00212B8A"/>
    <w:rsid w:val="0023167B"/>
    <w:rsid w:val="00233D67"/>
    <w:rsid w:val="00242E04"/>
    <w:rsid w:val="00254636"/>
    <w:rsid w:val="00256E99"/>
    <w:rsid w:val="0027362D"/>
    <w:rsid w:val="00280FEC"/>
    <w:rsid w:val="00284C8C"/>
    <w:rsid w:val="00286E6F"/>
    <w:rsid w:val="002A3882"/>
    <w:rsid w:val="002A6321"/>
    <w:rsid w:val="002B1F4B"/>
    <w:rsid w:val="002C0888"/>
    <w:rsid w:val="002E0F06"/>
    <w:rsid w:val="002F3AB1"/>
    <w:rsid w:val="0031028D"/>
    <w:rsid w:val="003201D0"/>
    <w:rsid w:val="003206FF"/>
    <w:rsid w:val="0035156C"/>
    <w:rsid w:val="00356B6E"/>
    <w:rsid w:val="00370DCF"/>
    <w:rsid w:val="003755CA"/>
    <w:rsid w:val="00380D19"/>
    <w:rsid w:val="0038299B"/>
    <w:rsid w:val="00391B46"/>
    <w:rsid w:val="003A68A3"/>
    <w:rsid w:val="003F016E"/>
    <w:rsid w:val="004063AF"/>
    <w:rsid w:val="00411FC3"/>
    <w:rsid w:val="004210F9"/>
    <w:rsid w:val="00425438"/>
    <w:rsid w:val="00426F82"/>
    <w:rsid w:val="0044476F"/>
    <w:rsid w:val="00451250"/>
    <w:rsid w:val="00452557"/>
    <w:rsid w:val="0045745D"/>
    <w:rsid w:val="00473268"/>
    <w:rsid w:val="004741E3"/>
    <w:rsid w:val="00477432"/>
    <w:rsid w:val="00490762"/>
    <w:rsid w:val="004A59DC"/>
    <w:rsid w:val="004C7720"/>
    <w:rsid w:val="004D0F69"/>
    <w:rsid w:val="004D63E5"/>
    <w:rsid w:val="004D74B5"/>
    <w:rsid w:val="004E73AA"/>
    <w:rsid w:val="00510267"/>
    <w:rsid w:val="0052587F"/>
    <w:rsid w:val="00530C66"/>
    <w:rsid w:val="00544995"/>
    <w:rsid w:val="0055243E"/>
    <w:rsid w:val="00553369"/>
    <w:rsid w:val="00556022"/>
    <w:rsid w:val="0057202B"/>
    <w:rsid w:val="005737C4"/>
    <w:rsid w:val="00587DB8"/>
    <w:rsid w:val="0059129A"/>
    <w:rsid w:val="00591F17"/>
    <w:rsid w:val="00593734"/>
    <w:rsid w:val="0059734A"/>
    <w:rsid w:val="005A23E9"/>
    <w:rsid w:val="005B6BAC"/>
    <w:rsid w:val="005D6BDF"/>
    <w:rsid w:val="005D7161"/>
    <w:rsid w:val="005F707D"/>
    <w:rsid w:val="00606EED"/>
    <w:rsid w:val="00612F4D"/>
    <w:rsid w:val="00615102"/>
    <w:rsid w:val="006258E0"/>
    <w:rsid w:val="0062712F"/>
    <w:rsid w:val="00650D87"/>
    <w:rsid w:val="00652C05"/>
    <w:rsid w:val="00652CA6"/>
    <w:rsid w:val="006533F5"/>
    <w:rsid w:val="00670CD1"/>
    <w:rsid w:val="006768E9"/>
    <w:rsid w:val="00686232"/>
    <w:rsid w:val="006C153E"/>
    <w:rsid w:val="006D18C1"/>
    <w:rsid w:val="006D2013"/>
    <w:rsid w:val="006E18F0"/>
    <w:rsid w:val="006F18BE"/>
    <w:rsid w:val="00720215"/>
    <w:rsid w:val="00725327"/>
    <w:rsid w:val="00725346"/>
    <w:rsid w:val="00725B1E"/>
    <w:rsid w:val="0074690D"/>
    <w:rsid w:val="00757A0B"/>
    <w:rsid w:val="00785335"/>
    <w:rsid w:val="007908EB"/>
    <w:rsid w:val="007954CB"/>
    <w:rsid w:val="007A26D1"/>
    <w:rsid w:val="007B1D6A"/>
    <w:rsid w:val="007C07F2"/>
    <w:rsid w:val="007E1AF9"/>
    <w:rsid w:val="008117B9"/>
    <w:rsid w:val="00815513"/>
    <w:rsid w:val="00821BD4"/>
    <w:rsid w:val="00823D0E"/>
    <w:rsid w:val="0083152A"/>
    <w:rsid w:val="008451A6"/>
    <w:rsid w:val="00884D65"/>
    <w:rsid w:val="00887A00"/>
    <w:rsid w:val="008A1B4C"/>
    <w:rsid w:val="008A224B"/>
    <w:rsid w:val="008A32ED"/>
    <w:rsid w:val="008B176F"/>
    <w:rsid w:val="008C7F84"/>
    <w:rsid w:val="008D42AD"/>
    <w:rsid w:val="008F12EB"/>
    <w:rsid w:val="009003ED"/>
    <w:rsid w:val="009021FB"/>
    <w:rsid w:val="00903716"/>
    <w:rsid w:val="00914B03"/>
    <w:rsid w:val="00921F7E"/>
    <w:rsid w:val="00951DE3"/>
    <w:rsid w:val="0098751F"/>
    <w:rsid w:val="00987E43"/>
    <w:rsid w:val="009A5E93"/>
    <w:rsid w:val="009B2402"/>
    <w:rsid w:val="009B7484"/>
    <w:rsid w:val="009C607B"/>
    <w:rsid w:val="009D73F4"/>
    <w:rsid w:val="009E1D38"/>
    <w:rsid w:val="009F0256"/>
    <w:rsid w:val="00A46170"/>
    <w:rsid w:val="00A5042A"/>
    <w:rsid w:val="00A51172"/>
    <w:rsid w:val="00A51ED3"/>
    <w:rsid w:val="00A53FD4"/>
    <w:rsid w:val="00A56475"/>
    <w:rsid w:val="00A774FD"/>
    <w:rsid w:val="00A83824"/>
    <w:rsid w:val="00AA6AB3"/>
    <w:rsid w:val="00AC713D"/>
    <w:rsid w:val="00AD184E"/>
    <w:rsid w:val="00AD61F7"/>
    <w:rsid w:val="00AD69C6"/>
    <w:rsid w:val="00AE1E8F"/>
    <w:rsid w:val="00AF0ABD"/>
    <w:rsid w:val="00AF359F"/>
    <w:rsid w:val="00B03344"/>
    <w:rsid w:val="00B037F6"/>
    <w:rsid w:val="00B11644"/>
    <w:rsid w:val="00B12A40"/>
    <w:rsid w:val="00B23E7D"/>
    <w:rsid w:val="00B2779E"/>
    <w:rsid w:val="00B44AE7"/>
    <w:rsid w:val="00B50124"/>
    <w:rsid w:val="00B50A9E"/>
    <w:rsid w:val="00B619E2"/>
    <w:rsid w:val="00B64BF0"/>
    <w:rsid w:val="00B70084"/>
    <w:rsid w:val="00B744C5"/>
    <w:rsid w:val="00B918E5"/>
    <w:rsid w:val="00BA37E5"/>
    <w:rsid w:val="00BC2D20"/>
    <w:rsid w:val="00BD6FBC"/>
    <w:rsid w:val="00BE1845"/>
    <w:rsid w:val="00BE2498"/>
    <w:rsid w:val="00BE3364"/>
    <w:rsid w:val="00C0272B"/>
    <w:rsid w:val="00C416ED"/>
    <w:rsid w:val="00C531E1"/>
    <w:rsid w:val="00C63C79"/>
    <w:rsid w:val="00C66F35"/>
    <w:rsid w:val="00C718C9"/>
    <w:rsid w:val="00C86226"/>
    <w:rsid w:val="00CB07EE"/>
    <w:rsid w:val="00CC3104"/>
    <w:rsid w:val="00CD4593"/>
    <w:rsid w:val="00CD51C2"/>
    <w:rsid w:val="00CD5B6D"/>
    <w:rsid w:val="00CE5969"/>
    <w:rsid w:val="00CF7A1E"/>
    <w:rsid w:val="00D07455"/>
    <w:rsid w:val="00D109EC"/>
    <w:rsid w:val="00D13E77"/>
    <w:rsid w:val="00D25B45"/>
    <w:rsid w:val="00D3178F"/>
    <w:rsid w:val="00D370EA"/>
    <w:rsid w:val="00D50426"/>
    <w:rsid w:val="00D56671"/>
    <w:rsid w:val="00D91DD9"/>
    <w:rsid w:val="00DA003D"/>
    <w:rsid w:val="00DA33AE"/>
    <w:rsid w:val="00E0366B"/>
    <w:rsid w:val="00E2494B"/>
    <w:rsid w:val="00E45CBC"/>
    <w:rsid w:val="00E47650"/>
    <w:rsid w:val="00E60339"/>
    <w:rsid w:val="00E62F10"/>
    <w:rsid w:val="00E668DC"/>
    <w:rsid w:val="00EA0E5C"/>
    <w:rsid w:val="00EA5793"/>
    <w:rsid w:val="00EB00C0"/>
    <w:rsid w:val="00EC13C9"/>
    <w:rsid w:val="00ED78E5"/>
    <w:rsid w:val="00F205C2"/>
    <w:rsid w:val="00F22727"/>
    <w:rsid w:val="00F24879"/>
    <w:rsid w:val="00F364B8"/>
    <w:rsid w:val="00F40E66"/>
    <w:rsid w:val="00F502EA"/>
    <w:rsid w:val="00F522EB"/>
    <w:rsid w:val="00F60779"/>
    <w:rsid w:val="00F76633"/>
    <w:rsid w:val="00F80AA1"/>
    <w:rsid w:val="00F92D3E"/>
    <w:rsid w:val="00F94A5B"/>
    <w:rsid w:val="00FA4914"/>
    <w:rsid w:val="00FC238B"/>
    <w:rsid w:val="00FC26CC"/>
    <w:rsid w:val="00FC726B"/>
    <w:rsid w:val="00FD17DE"/>
    <w:rsid w:val="00FE2407"/>
    <w:rsid w:val="00FE4FE0"/>
    <w:rsid w:val="5F3F0D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56134"/>
  <w15:chartTrackingRefBased/>
  <w15:docId w15:val="{FA0129A5-B238-46CD-A22A-A647C7998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locked="1" w:semiHidden="1" w:uiPriority="9"/>
    <w:lsdException w:name="heading 8" w:locked="1" w:semiHidden="1" w:uiPriority="9" w:qFormat="1"/>
    <w:lsdException w:name="heading 9" w:locked="1"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locked="1" w:semiHidden="1" w:unhideWhenUsed="1"/>
    <w:lsdException w:name="Signature" w:locked="1"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semiHidden="1" w:unhideWhenUsed="1"/>
    <w:lsdException w:name="Subtitle" w:locked="1" w:uiPriority="11"/>
    <w:lsdException w:name="Salutation" w:semiHidden="1" w:unhideWhenUsed="1"/>
    <w:lsdException w:name="Date" w:locked="1"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uiPriority="0"/>
    <w:lsdException w:name="Table Theme" w:semiHidden="1" w:unhideWhenUsed="1"/>
    <w:lsdException w:name="Placeholder Text" w:locked="1" w:semiHidden="1"/>
    <w:lsdException w:name="No Spacing" w:locked="1"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lsdException w:name="Quote" w:locked="1" w:uiPriority="29" w:qFormat="1"/>
    <w:lsdException w:name="Intense Quote" w:locked="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lsdException w:name="Intense Emphasis" w:locked="1" w:uiPriority="21" w:qFormat="1"/>
    <w:lsdException w:name="Subtle Reference" w:locked="1" w:semiHidden="1" w:uiPriority="31"/>
    <w:lsdException w:name="Intense Reference" w:locked="1" w:semiHidden="1" w:uiPriority="32"/>
    <w:lsdException w:name="Book Title" w:locked="1" w:semiHidden="1" w:uiPriority="33"/>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33AE"/>
    <w:pPr>
      <w:spacing w:before="120" w:after="120" w:line="240" w:lineRule="auto"/>
      <w:jc w:val="both"/>
    </w:pPr>
    <w:rPr>
      <w:rFonts w:cs="Arial"/>
      <w:sz w:val="24"/>
      <w:szCs w:val="28"/>
      <w:lang w:val="en-GB" w:eastAsia="de-DE"/>
    </w:rPr>
  </w:style>
  <w:style w:type="paragraph" w:styleId="berschrift1">
    <w:name w:val="heading 1"/>
    <w:basedOn w:val="Standard"/>
    <w:next w:val="Standard"/>
    <w:link w:val="berschrift1Zchn"/>
    <w:uiPriority w:val="9"/>
    <w:qFormat/>
    <w:rsid w:val="00DA33AE"/>
    <w:pPr>
      <w:keepNext/>
      <w:keepLines/>
      <w:pageBreakBefore/>
      <w:numPr>
        <w:numId w:val="2"/>
      </w:numPr>
      <w:suppressAutoHyphens/>
      <w:spacing w:before="40"/>
      <w:ind w:left="851" w:hanging="851"/>
      <w:outlineLvl w:val="0"/>
    </w:pPr>
    <w:rPr>
      <w:rFonts w:ascii="Calibri" w:hAnsi="Calibri"/>
      <w:b/>
      <w:color w:val="002060"/>
      <w:sz w:val="36"/>
    </w:rPr>
  </w:style>
  <w:style w:type="paragraph" w:styleId="berschrift2">
    <w:name w:val="heading 2"/>
    <w:basedOn w:val="berschrift1"/>
    <w:next w:val="Standard"/>
    <w:link w:val="berschrift2Zchn"/>
    <w:uiPriority w:val="9"/>
    <w:qFormat/>
    <w:rsid w:val="00A51172"/>
    <w:pPr>
      <w:pageBreakBefore w:val="0"/>
      <w:numPr>
        <w:ilvl w:val="1"/>
      </w:numPr>
      <w:spacing w:before="240"/>
      <w:ind w:left="851" w:hanging="851"/>
      <w:outlineLvl w:val="1"/>
    </w:pPr>
    <w:rPr>
      <w:sz w:val="32"/>
      <w:szCs w:val="32"/>
    </w:rPr>
  </w:style>
  <w:style w:type="paragraph" w:styleId="berschrift3">
    <w:name w:val="heading 3"/>
    <w:basedOn w:val="berschrift2"/>
    <w:next w:val="Standard"/>
    <w:link w:val="berschrift3Zchn"/>
    <w:uiPriority w:val="9"/>
    <w:qFormat/>
    <w:rsid w:val="00652C05"/>
    <w:pPr>
      <w:numPr>
        <w:ilvl w:val="2"/>
      </w:numPr>
      <w:suppressAutoHyphens w:val="0"/>
      <w:spacing w:before="200" w:after="80"/>
      <w:ind w:left="851" w:hanging="851"/>
      <w:outlineLvl w:val="2"/>
    </w:pPr>
    <w:rPr>
      <w:sz w:val="28"/>
      <w:szCs w:val="26"/>
    </w:rPr>
  </w:style>
  <w:style w:type="paragraph" w:styleId="berschrift4">
    <w:name w:val="heading 4"/>
    <w:basedOn w:val="berschrift3"/>
    <w:next w:val="Standard"/>
    <w:link w:val="berschrift4Zchn"/>
    <w:uiPriority w:val="9"/>
    <w:qFormat/>
    <w:rsid w:val="00056142"/>
    <w:pPr>
      <w:numPr>
        <w:ilvl w:val="0"/>
        <w:numId w:val="0"/>
      </w:numPr>
      <w:spacing w:before="160"/>
      <w:jc w:val="left"/>
      <w:outlineLvl w:val="3"/>
    </w:pPr>
    <w:rPr>
      <w:rFonts w:asciiTheme="minorHAnsi" w:hAnsiTheme="minorHAnsi"/>
      <w:i/>
      <w:sz w:val="24"/>
      <w:szCs w:val="24"/>
    </w:rPr>
  </w:style>
  <w:style w:type="paragraph" w:styleId="berschrift5">
    <w:name w:val="heading 5"/>
    <w:basedOn w:val="berschrift4"/>
    <w:next w:val="Standard"/>
    <w:link w:val="berschrift5Zchn"/>
    <w:uiPriority w:val="9"/>
    <w:qFormat/>
    <w:rsid w:val="006D18C1"/>
    <w:pPr>
      <w:spacing w:before="200" w:after="0"/>
      <w:outlineLvl w:val="4"/>
    </w:pPr>
    <w:rPr>
      <w:rFonts w:eastAsiaTheme="majorEastAsia" w:cstheme="majorBidi"/>
      <w:b w:val="0"/>
    </w:rPr>
  </w:style>
  <w:style w:type="paragraph" w:styleId="berschrift6">
    <w:name w:val="heading 6"/>
    <w:basedOn w:val="Standard"/>
    <w:next w:val="Standard"/>
    <w:link w:val="berschrift6Zchn"/>
    <w:uiPriority w:val="9"/>
    <w:rsid w:val="00DA33AE"/>
    <w:pPr>
      <w:keepNext/>
      <w:keepLines/>
      <w:pBdr>
        <w:top w:val="single" w:sz="4" w:space="1" w:color="auto"/>
        <w:left w:val="single" w:sz="4" w:space="4" w:color="auto"/>
        <w:bottom w:val="single" w:sz="4" w:space="1" w:color="auto"/>
        <w:right w:val="single" w:sz="4" w:space="4" w:color="auto"/>
      </w:pBdr>
      <w:shd w:val="clear" w:color="auto" w:fill="DBE5F1" w:themeFill="accent1" w:themeFillTint="33"/>
      <w:outlineLvl w:val="5"/>
    </w:pPr>
    <w:rPr>
      <w:rFonts w:ascii="Calibri" w:eastAsiaTheme="majorEastAsia" w:hAnsi="Calibri" w:cstheme="majorBidi"/>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locked/>
    <w:rsid w:val="00356B6E"/>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6B6E"/>
    <w:rPr>
      <w:rFonts w:ascii="Tahoma" w:eastAsia="Times New Roman" w:hAnsi="Tahoma" w:cs="Tahoma"/>
      <w:sz w:val="16"/>
      <w:szCs w:val="16"/>
      <w:lang w:val="en-GB" w:eastAsia="de-DE"/>
    </w:rPr>
  </w:style>
  <w:style w:type="paragraph" w:styleId="Funotentext">
    <w:name w:val="footnote text"/>
    <w:aliases w:val="Footnotetext,Schriftart: 9 pt,Schriftart: 10 pt,Schriftart: 8 pt,WB-Fußnotentext,fn,Footnotes,Footnote ak,FoodNote,ft,Footnote,Footnote Text Char1,Footnote Text Char Char,Footnote Text Char1 Char Char,Footnote text,Char"/>
    <w:basedOn w:val="Standard"/>
    <w:link w:val="FunotentextZchn"/>
    <w:uiPriority w:val="99"/>
    <w:qFormat/>
    <w:rsid w:val="00BD6FBC"/>
    <w:pPr>
      <w:spacing w:afterLines="30"/>
      <w:ind w:left="284" w:hanging="284"/>
    </w:pPr>
    <w:rPr>
      <w:rFonts w:ascii="Arial Narrow" w:hAnsi="Arial Narrow"/>
      <w:sz w:val="16"/>
      <w:szCs w:val="20"/>
    </w:rPr>
  </w:style>
  <w:style w:type="character" w:customStyle="1" w:styleId="FunotentextZchn">
    <w:name w:val="Fußnotentext Zchn"/>
    <w:aliases w:val="Footnotetext Zchn,Schriftart: 9 pt Zchn,Schriftart: 10 pt Zchn,Schriftart: 8 pt Zchn,WB-Fußnotentext Zchn,fn Zchn,Footnotes Zchn,Footnote ak Zchn,FoodNote Zchn,ft Zchn,Footnote Zchn,Footnote Text Char1 Zchn,Footnote Text Char Char Zchn"/>
    <w:basedOn w:val="Absatz-Standardschriftart"/>
    <w:link w:val="Funotentext"/>
    <w:uiPriority w:val="99"/>
    <w:rsid w:val="00BD6FBC"/>
    <w:rPr>
      <w:rFonts w:ascii="Arial Narrow" w:hAnsi="Arial Narrow" w:cs="Times New Roman"/>
      <w:sz w:val="16"/>
      <w:szCs w:val="20"/>
      <w:lang w:val="en-GB" w:eastAsia="de-DE"/>
    </w:rPr>
  </w:style>
  <w:style w:type="character" w:styleId="Funotenzeichen">
    <w:name w:val="footnote reference"/>
    <w:aliases w:val="Footnote symbol,Times 10 Point,Exposant 3 Point, Exposant 3 Point,Footnote number,Footnote Reference Number,Footnote reference number,Footnote Reference Superscript,EN Footnote Reference,note TESI,Voetnootverwijzing,fr,o,FR,FR1,note T"/>
    <w:basedOn w:val="Absatz-Standardschriftart"/>
    <w:link w:val="1"/>
    <w:uiPriority w:val="99"/>
    <w:unhideWhenUsed/>
    <w:rsid w:val="00356B6E"/>
    <w:rPr>
      <w:vertAlign w:val="superscript"/>
    </w:rPr>
  </w:style>
  <w:style w:type="paragraph" w:styleId="Kopfzeile">
    <w:name w:val="header"/>
    <w:basedOn w:val="Standard"/>
    <w:link w:val="KopfzeileZchn"/>
    <w:uiPriority w:val="99"/>
    <w:unhideWhenUsed/>
    <w:rsid w:val="00A51172"/>
    <w:pPr>
      <w:tabs>
        <w:tab w:val="center" w:pos="4536"/>
        <w:tab w:val="right" w:pos="9072"/>
      </w:tabs>
      <w:spacing w:after="0"/>
    </w:pPr>
  </w:style>
  <w:style w:type="character" w:customStyle="1" w:styleId="KopfzeileZchn">
    <w:name w:val="Kopfzeile Zchn"/>
    <w:basedOn w:val="Absatz-Standardschriftart"/>
    <w:link w:val="Kopfzeile"/>
    <w:uiPriority w:val="99"/>
    <w:rsid w:val="00A51172"/>
    <w:rPr>
      <w:rFonts w:ascii="Arial" w:eastAsia="Times New Roman" w:hAnsi="Arial" w:cs="Times New Roman"/>
      <w:szCs w:val="24"/>
      <w:lang w:val="en-GB" w:eastAsia="de-DE"/>
    </w:rPr>
  </w:style>
  <w:style w:type="paragraph" w:styleId="Fuzeile">
    <w:name w:val="footer"/>
    <w:basedOn w:val="Standard"/>
    <w:link w:val="FuzeileZchn"/>
    <w:uiPriority w:val="99"/>
    <w:unhideWhenUsed/>
    <w:rsid w:val="00A51172"/>
    <w:pPr>
      <w:tabs>
        <w:tab w:val="center" w:pos="4536"/>
        <w:tab w:val="right" w:pos="9072"/>
      </w:tabs>
      <w:spacing w:after="0"/>
    </w:pPr>
  </w:style>
  <w:style w:type="character" w:customStyle="1" w:styleId="FuzeileZchn">
    <w:name w:val="Fußzeile Zchn"/>
    <w:basedOn w:val="Absatz-Standardschriftart"/>
    <w:link w:val="Fuzeile"/>
    <w:uiPriority w:val="99"/>
    <w:rsid w:val="00A51172"/>
    <w:rPr>
      <w:rFonts w:ascii="Arial" w:eastAsia="Times New Roman" w:hAnsi="Arial" w:cs="Times New Roman"/>
      <w:szCs w:val="24"/>
      <w:lang w:val="en-GB" w:eastAsia="de-DE"/>
    </w:rPr>
  </w:style>
  <w:style w:type="paragraph" w:styleId="Beschriftung">
    <w:name w:val="caption"/>
    <w:aliases w:val="Figure/Table Titel"/>
    <w:basedOn w:val="Standard"/>
    <w:next w:val="Standard"/>
    <w:uiPriority w:val="2"/>
    <w:qFormat/>
    <w:rsid w:val="00EC13C9"/>
    <w:pPr>
      <w:keepNext/>
      <w:keepLines/>
      <w:spacing w:before="200" w:after="200"/>
      <w:jc w:val="center"/>
    </w:pPr>
    <w:rPr>
      <w:b/>
      <w:bCs/>
      <w:szCs w:val="18"/>
    </w:rPr>
  </w:style>
  <w:style w:type="character" w:customStyle="1" w:styleId="berschrift1Zchn">
    <w:name w:val="Überschrift 1 Zchn"/>
    <w:basedOn w:val="Absatz-Standardschriftart"/>
    <w:link w:val="berschrift1"/>
    <w:uiPriority w:val="9"/>
    <w:rsid w:val="00DA33AE"/>
    <w:rPr>
      <w:rFonts w:ascii="Calibri" w:hAnsi="Calibri" w:cs="Arial"/>
      <w:b/>
      <w:color w:val="002060"/>
      <w:sz w:val="36"/>
      <w:szCs w:val="28"/>
      <w:lang w:val="en-GB" w:eastAsia="de-DE"/>
    </w:rPr>
  </w:style>
  <w:style w:type="character" w:customStyle="1" w:styleId="berschrift2Zchn">
    <w:name w:val="Überschrift 2 Zchn"/>
    <w:basedOn w:val="Absatz-Standardschriftart"/>
    <w:link w:val="berschrift2"/>
    <w:uiPriority w:val="9"/>
    <w:rsid w:val="00A51172"/>
    <w:rPr>
      <w:rFonts w:ascii="Arial Black" w:eastAsia="Times New Roman" w:hAnsi="Arial Black" w:cs="Times New Roman"/>
      <w:b/>
      <w:color w:val="008080"/>
      <w:sz w:val="32"/>
      <w:szCs w:val="32"/>
      <w:lang w:val="en-GB" w:eastAsia="de-DE"/>
    </w:rPr>
  </w:style>
  <w:style w:type="character" w:customStyle="1" w:styleId="berschrift3Zchn">
    <w:name w:val="Überschrift 3 Zchn"/>
    <w:basedOn w:val="Absatz-Standardschriftart"/>
    <w:link w:val="berschrift3"/>
    <w:uiPriority w:val="9"/>
    <w:rsid w:val="00652C05"/>
    <w:rPr>
      <w:rFonts w:ascii="Calibri" w:hAnsi="Calibri" w:cs="Arial"/>
      <w:b/>
      <w:color w:val="176397"/>
      <w:sz w:val="28"/>
      <w:szCs w:val="26"/>
      <w:lang w:val="en-GB" w:eastAsia="de-DE"/>
    </w:rPr>
  </w:style>
  <w:style w:type="character" w:customStyle="1" w:styleId="berschrift4Zchn">
    <w:name w:val="Überschrift 4 Zchn"/>
    <w:basedOn w:val="Absatz-Standardschriftart"/>
    <w:link w:val="berschrift4"/>
    <w:uiPriority w:val="9"/>
    <w:rsid w:val="00056142"/>
    <w:rPr>
      <w:rFonts w:cs="Arial"/>
      <w:b/>
      <w:i/>
      <w:color w:val="002060"/>
      <w:sz w:val="24"/>
      <w:szCs w:val="24"/>
      <w:lang w:val="en-GB" w:eastAsia="de-DE"/>
    </w:rPr>
  </w:style>
  <w:style w:type="paragraph" w:styleId="Verzeichnis1">
    <w:name w:val="toc 1"/>
    <w:basedOn w:val="Standard"/>
    <w:next w:val="Standard"/>
    <w:autoRedefine/>
    <w:uiPriority w:val="39"/>
    <w:unhideWhenUsed/>
    <w:rsid w:val="008A1B4C"/>
    <w:pPr>
      <w:tabs>
        <w:tab w:val="left" w:pos="567"/>
        <w:tab w:val="right" w:leader="dot" w:pos="9628"/>
      </w:tabs>
      <w:spacing w:after="100"/>
    </w:pPr>
    <w:rPr>
      <w:b/>
      <w:noProof/>
    </w:rPr>
  </w:style>
  <w:style w:type="paragraph" w:styleId="Verzeichnis2">
    <w:name w:val="toc 2"/>
    <w:basedOn w:val="Standard"/>
    <w:next w:val="Standard"/>
    <w:link w:val="Verzeichnis2Zchn"/>
    <w:autoRedefine/>
    <w:uiPriority w:val="39"/>
    <w:unhideWhenUsed/>
    <w:rsid w:val="00024ED3"/>
    <w:pPr>
      <w:tabs>
        <w:tab w:val="left" w:pos="993"/>
        <w:tab w:val="right" w:leader="dot" w:pos="9628"/>
      </w:tabs>
      <w:spacing w:after="100"/>
      <w:ind w:left="220"/>
    </w:pPr>
  </w:style>
  <w:style w:type="paragraph" w:styleId="Verzeichnis3">
    <w:name w:val="toc 3"/>
    <w:basedOn w:val="Standard"/>
    <w:next w:val="Standard"/>
    <w:link w:val="Verzeichnis3Zchn"/>
    <w:autoRedefine/>
    <w:uiPriority w:val="39"/>
    <w:unhideWhenUsed/>
    <w:rsid w:val="00725346"/>
    <w:pPr>
      <w:tabs>
        <w:tab w:val="left" w:pos="1418"/>
        <w:tab w:val="right" w:leader="dot" w:pos="9628"/>
      </w:tabs>
      <w:spacing w:after="100"/>
      <w:ind w:left="440"/>
    </w:pPr>
    <w:rPr>
      <w:noProof/>
      <w:sz w:val="18"/>
    </w:rPr>
  </w:style>
  <w:style w:type="character" w:styleId="Hyperlink">
    <w:name w:val="Hyperlink"/>
    <w:basedOn w:val="Absatz-Standardschriftart"/>
    <w:uiPriority w:val="99"/>
    <w:unhideWhenUsed/>
    <w:rsid w:val="00024ED3"/>
    <w:rPr>
      <w:color w:val="0000FF" w:themeColor="hyperlink"/>
      <w:u w:val="single"/>
    </w:rPr>
  </w:style>
  <w:style w:type="character" w:customStyle="1" w:styleId="Verzeichnis2Zchn">
    <w:name w:val="Verzeichnis 2 Zchn"/>
    <w:basedOn w:val="Absatz-Standardschriftart"/>
    <w:link w:val="Verzeichnis2"/>
    <w:uiPriority w:val="39"/>
    <w:rsid w:val="00725346"/>
    <w:rPr>
      <w:rFonts w:ascii="Arial" w:eastAsia="Times New Roman" w:hAnsi="Arial" w:cs="Times New Roman"/>
      <w:szCs w:val="24"/>
      <w:lang w:val="en-GB" w:eastAsia="de-DE"/>
    </w:rPr>
  </w:style>
  <w:style w:type="character" w:customStyle="1" w:styleId="Verzeichnis3Zchn">
    <w:name w:val="Verzeichnis 3 Zchn"/>
    <w:basedOn w:val="Absatz-Standardschriftart"/>
    <w:link w:val="Verzeichnis3"/>
    <w:uiPriority w:val="39"/>
    <w:rsid w:val="00725346"/>
    <w:rPr>
      <w:rFonts w:ascii="Arial" w:eastAsia="Times New Roman" w:hAnsi="Arial" w:cs="Times New Roman"/>
      <w:noProof/>
      <w:sz w:val="18"/>
      <w:szCs w:val="24"/>
      <w:lang w:val="en-GB" w:eastAsia="de-DE"/>
    </w:rPr>
  </w:style>
  <w:style w:type="table" w:styleId="Tabellenraster">
    <w:name w:val="Table Grid"/>
    <w:aliases w:val="simple table"/>
    <w:basedOn w:val="NormaleTabelle"/>
    <w:rsid w:val="00101221"/>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character" w:customStyle="1" w:styleId="berschrift5Zchn">
    <w:name w:val="Überschrift 5 Zchn"/>
    <w:basedOn w:val="Absatz-Standardschriftart"/>
    <w:link w:val="berschrift5"/>
    <w:uiPriority w:val="9"/>
    <w:rsid w:val="006D18C1"/>
    <w:rPr>
      <w:rFonts w:eastAsiaTheme="majorEastAsia" w:cstheme="majorBidi"/>
      <w:color w:val="002060"/>
      <w:sz w:val="24"/>
      <w:szCs w:val="24"/>
      <w:lang w:val="en-GB" w:eastAsia="de-DE"/>
    </w:rPr>
  </w:style>
  <w:style w:type="character" w:customStyle="1" w:styleId="berschrift6Zchn">
    <w:name w:val="Überschrift 6 Zchn"/>
    <w:basedOn w:val="Absatz-Standardschriftart"/>
    <w:link w:val="berschrift6"/>
    <w:uiPriority w:val="9"/>
    <w:rsid w:val="00DA33AE"/>
    <w:rPr>
      <w:rFonts w:ascii="Calibri" w:eastAsiaTheme="majorEastAsia" w:hAnsi="Calibri" w:cstheme="majorBidi"/>
      <w:i/>
      <w:iCs/>
      <w:szCs w:val="28"/>
      <w:shd w:val="clear" w:color="auto" w:fill="DBE5F1" w:themeFill="accent1" w:themeFillTint="33"/>
      <w:lang w:val="en-GB" w:eastAsia="de-DE"/>
    </w:rPr>
  </w:style>
  <w:style w:type="paragraph" w:customStyle="1" w:styleId="Summary">
    <w:name w:val="Summary"/>
    <w:basedOn w:val="Standard"/>
    <w:link w:val="SummaryZchn"/>
    <w:uiPriority w:val="1"/>
    <w:qFormat/>
    <w:rsid w:val="00F94A5B"/>
    <w:pPr>
      <w:pBdr>
        <w:top w:val="single" w:sz="4" w:space="3" w:color="auto"/>
        <w:left w:val="single" w:sz="4" w:space="4" w:color="auto"/>
        <w:bottom w:val="single" w:sz="4" w:space="3" w:color="auto"/>
        <w:right w:val="single" w:sz="4" w:space="4" w:color="auto"/>
      </w:pBdr>
      <w:shd w:val="clear" w:color="auto" w:fill="DFEDF5"/>
      <w:suppressAutoHyphens/>
      <w:spacing w:after="180"/>
      <w:ind w:left="113" w:right="113"/>
    </w:pPr>
    <w:rPr>
      <w:i/>
      <w:szCs w:val="24"/>
      <w:lang w:eastAsia="ar-SA"/>
    </w:rPr>
  </w:style>
  <w:style w:type="character" w:customStyle="1" w:styleId="SummaryZchn">
    <w:name w:val="Summary Zchn"/>
    <w:basedOn w:val="Absatz-Standardschriftart"/>
    <w:link w:val="Summary"/>
    <w:uiPriority w:val="1"/>
    <w:rsid w:val="00F94A5B"/>
    <w:rPr>
      <w:rFonts w:cs="Arial"/>
      <w:i/>
      <w:sz w:val="24"/>
      <w:szCs w:val="24"/>
      <w:shd w:val="clear" w:color="auto" w:fill="DFEDF5"/>
      <w:lang w:val="en-GB" w:eastAsia="ar-SA"/>
    </w:rPr>
  </w:style>
  <w:style w:type="paragraph" w:customStyle="1" w:styleId="Bullet">
    <w:name w:val="Bullet"/>
    <w:basedOn w:val="Listenabsatz"/>
    <w:link w:val="BulletChar"/>
    <w:uiPriority w:val="1"/>
    <w:qFormat/>
    <w:rsid w:val="001144F0"/>
    <w:pPr>
      <w:numPr>
        <w:numId w:val="7"/>
      </w:numPr>
    </w:pPr>
  </w:style>
  <w:style w:type="character" w:customStyle="1" w:styleId="BulletChar">
    <w:name w:val="Bullet Char"/>
    <w:basedOn w:val="Absatz-Standardschriftart"/>
    <w:link w:val="Bullet"/>
    <w:uiPriority w:val="1"/>
    <w:rsid w:val="001144F0"/>
    <w:rPr>
      <w:rFonts w:cs="Arial"/>
      <w:sz w:val="24"/>
      <w:szCs w:val="28"/>
      <w:lang w:val="en-GB" w:eastAsia="de-DE"/>
    </w:rPr>
  </w:style>
  <w:style w:type="paragraph" w:styleId="Abbildungsverzeichnis">
    <w:name w:val="table of figures"/>
    <w:aliases w:val="List of Figures"/>
    <w:basedOn w:val="Standard"/>
    <w:next w:val="Standard"/>
    <w:uiPriority w:val="99"/>
    <w:unhideWhenUsed/>
    <w:rsid w:val="008A1B4C"/>
    <w:pPr>
      <w:suppressAutoHyphens/>
      <w:spacing w:after="60"/>
      <w:ind w:left="1134" w:hanging="1134"/>
      <w:jc w:val="left"/>
    </w:pPr>
    <w:rPr>
      <w:rFonts w:cstheme="minorHAnsi"/>
      <w:sz w:val="20"/>
      <w:szCs w:val="20"/>
      <w:lang w:eastAsia="ar-SA"/>
    </w:rPr>
  </w:style>
  <w:style w:type="paragraph" w:styleId="Dokumentstruktur">
    <w:name w:val="Document Map"/>
    <w:basedOn w:val="Standard"/>
    <w:link w:val="DokumentstrukturZchn"/>
    <w:uiPriority w:val="99"/>
    <w:semiHidden/>
    <w:unhideWhenUsed/>
    <w:locked/>
    <w:rsid w:val="00CD51C2"/>
    <w:pPr>
      <w:spacing w:after="0"/>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CD51C2"/>
    <w:rPr>
      <w:rFonts w:ascii="Tahoma" w:eastAsia="Times New Roman" w:hAnsi="Tahoma" w:cs="Tahoma"/>
      <w:sz w:val="16"/>
      <w:szCs w:val="16"/>
      <w:lang w:val="en-GB" w:eastAsia="de-DE"/>
    </w:rPr>
  </w:style>
  <w:style w:type="paragraph" w:customStyle="1" w:styleId="Table-Title">
    <w:name w:val="Table-Title"/>
    <w:basedOn w:val="Standard"/>
    <w:link w:val="Table-TitleZchn"/>
    <w:uiPriority w:val="2"/>
    <w:rsid w:val="00EC13C9"/>
    <w:pPr>
      <w:spacing w:before="240" w:after="240"/>
      <w:jc w:val="center"/>
    </w:pPr>
    <w:rPr>
      <w:b/>
      <w:szCs w:val="22"/>
    </w:rPr>
  </w:style>
  <w:style w:type="paragraph" w:customStyle="1" w:styleId="Table-Text">
    <w:name w:val="Table-Text"/>
    <w:basedOn w:val="Standard"/>
    <w:link w:val="Table-TextZchn"/>
    <w:uiPriority w:val="3"/>
    <w:qFormat/>
    <w:rsid w:val="008A1B4C"/>
    <w:pPr>
      <w:spacing w:before="40" w:after="40"/>
      <w:jc w:val="left"/>
    </w:pPr>
    <w:rPr>
      <w:sz w:val="20"/>
      <w:szCs w:val="20"/>
    </w:rPr>
  </w:style>
  <w:style w:type="character" w:customStyle="1" w:styleId="Table-TitleZchn">
    <w:name w:val="Table-Title Zchn"/>
    <w:basedOn w:val="Absatz-Standardschriftart"/>
    <w:link w:val="Table-Title"/>
    <w:uiPriority w:val="2"/>
    <w:rsid w:val="00EC13C9"/>
    <w:rPr>
      <w:rFonts w:cs="Arial"/>
      <w:b/>
      <w:sz w:val="24"/>
      <w:lang w:val="en-GB" w:eastAsia="de-DE"/>
    </w:rPr>
  </w:style>
  <w:style w:type="character" w:customStyle="1" w:styleId="Table-TextZchn">
    <w:name w:val="Table-Text Zchn"/>
    <w:basedOn w:val="Absatz-Standardschriftart"/>
    <w:link w:val="Table-Text"/>
    <w:uiPriority w:val="3"/>
    <w:rsid w:val="008A1B4C"/>
    <w:rPr>
      <w:rFonts w:ascii="Arial" w:hAnsi="Arial" w:cs="Arial"/>
      <w:sz w:val="20"/>
      <w:szCs w:val="20"/>
      <w:lang w:val="en-GB" w:eastAsia="de-DE"/>
    </w:rPr>
  </w:style>
  <w:style w:type="paragraph" w:customStyle="1" w:styleId="FigureTable-Subtitle">
    <w:name w:val="Figure/Table-Subtitle"/>
    <w:basedOn w:val="Standard"/>
    <w:next w:val="Standard"/>
    <w:uiPriority w:val="5"/>
    <w:qFormat/>
    <w:rsid w:val="008A1B4C"/>
    <w:pPr>
      <w:spacing w:after="200" w:line="276" w:lineRule="auto"/>
      <w:jc w:val="center"/>
    </w:pPr>
    <w:rPr>
      <w:i/>
      <w:sz w:val="20"/>
    </w:rPr>
  </w:style>
  <w:style w:type="character" w:styleId="Platzhaltertext">
    <w:name w:val="Placeholder Text"/>
    <w:basedOn w:val="Absatz-Standardschriftart"/>
    <w:uiPriority w:val="99"/>
    <w:semiHidden/>
    <w:locked/>
    <w:rsid w:val="00AD61F7"/>
    <w:rPr>
      <w:color w:val="808080"/>
    </w:rPr>
  </w:style>
  <w:style w:type="paragraph" w:styleId="Listenabsatz">
    <w:name w:val="List Paragraph"/>
    <w:basedOn w:val="Standard"/>
    <w:uiPriority w:val="34"/>
    <w:semiHidden/>
    <w:locked/>
    <w:rsid w:val="00E47650"/>
    <w:pPr>
      <w:ind w:left="720"/>
      <w:contextualSpacing/>
    </w:pPr>
  </w:style>
  <w:style w:type="paragraph" w:customStyle="1" w:styleId="Summary-Bullet">
    <w:name w:val="Summary-Bullet"/>
    <w:basedOn w:val="Summary"/>
    <w:link w:val="Summary-BulletZchn"/>
    <w:uiPriority w:val="1"/>
    <w:qFormat/>
    <w:rsid w:val="00CD4593"/>
    <w:pPr>
      <w:numPr>
        <w:numId w:val="8"/>
      </w:numPr>
      <w:spacing w:before="0"/>
      <w:ind w:left="397" w:hanging="284"/>
      <w:contextualSpacing/>
    </w:pPr>
  </w:style>
  <w:style w:type="character" w:customStyle="1" w:styleId="Summary-BulletZchn">
    <w:name w:val="Summary-Bullet Zchn"/>
    <w:basedOn w:val="SummaryZchn"/>
    <w:link w:val="Summary-Bullet"/>
    <w:uiPriority w:val="1"/>
    <w:rsid w:val="00CD4593"/>
    <w:rPr>
      <w:rFonts w:ascii="Arial" w:hAnsi="Arial" w:cs="Arial"/>
      <w:i/>
      <w:sz w:val="24"/>
      <w:szCs w:val="28"/>
      <w:shd w:val="clear" w:color="auto" w:fill="DBE5F1" w:themeFill="accent1" w:themeFillTint="33"/>
      <w:lang w:val="en-GB" w:eastAsia="ar-SA"/>
    </w:rPr>
  </w:style>
  <w:style w:type="paragraph" w:customStyle="1" w:styleId="SectionHeading">
    <w:name w:val="Section Heading"/>
    <w:basedOn w:val="Standard"/>
    <w:next w:val="Standard"/>
    <w:uiPriority w:val="8"/>
    <w:qFormat/>
    <w:rsid w:val="00887A00"/>
    <w:pPr>
      <w:pBdr>
        <w:top w:val="single" w:sz="4" w:space="6" w:color="FFFFFF"/>
        <w:bottom w:val="single" w:sz="4" w:space="6" w:color="FFFFFF"/>
      </w:pBdr>
      <w:shd w:val="clear" w:color="auto" w:fill="F2F2F2" w:themeFill="background1" w:themeFillShade="F2"/>
      <w:spacing w:after="360" w:line="280" w:lineRule="atLeast"/>
      <w:jc w:val="center"/>
      <w:outlineLvl w:val="0"/>
    </w:pPr>
    <w:rPr>
      <w:rFonts w:ascii="Arial Black" w:hAnsi="Arial Black"/>
      <w:color w:val="000000" w:themeColor="text1"/>
      <w:sz w:val="30"/>
      <w:szCs w:val="20"/>
    </w:rPr>
  </w:style>
  <w:style w:type="paragraph" w:customStyle="1" w:styleId="Table-Bullet">
    <w:name w:val="Table-Bullet"/>
    <w:basedOn w:val="Listenabsatz"/>
    <w:uiPriority w:val="4"/>
    <w:qFormat/>
    <w:rsid w:val="00EA5793"/>
    <w:pPr>
      <w:numPr>
        <w:numId w:val="4"/>
      </w:numPr>
      <w:tabs>
        <w:tab w:val="clear" w:pos="360"/>
        <w:tab w:val="num" w:pos="459"/>
      </w:tabs>
      <w:spacing w:before="40" w:after="72"/>
      <w:ind w:left="374" w:hanging="340"/>
      <w:jc w:val="left"/>
    </w:pPr>
    <w:rPr>
      <w:rFonts w:ascii="Calibri" w:eastAsiaTheme="minorHAnsi" w:hAnsi="Calibri" w:cs="Calibri"/>
      <w:szCs w:val="22"/>
      <w:lang w:eastAsia="en-US"/>
    </w:rPr>
  </w:style>
  <w:style w:type="paragraph" w:customStyle="1" w:styleId="D91">
    <w:name w:val="D9.1"/>
    <w:basedOn w:val="Standard"/>
    <w:link w:val="D91Zchn"/>
    <w:rsid w:val="00E0366B"/>
    <w:pPr>
      <w:jc w:val="center"/>
    </w:pPr>
    <w:rPr>
      <w:b/>
      <w:bCs/>
      <w:color w:val="151F6D"/>
      <w:sz w:val="36"/>
      <w:szCs w:val="44"/>
    </w:rPr>
  </w:style>
  <w:style w:type="paragraph" w:customStyle="1" w:styleId="Titel1">
    <w:name w:val="Titel1"/>
    <w:basedOn w:val="D91"/>
    <w:link w:val="TitleZchn"/>
    <w:qFormat/>
    <w:rsid w:val="00DA33AE"/>
    <w:rPr>
      <w:sz w:val="44"/>
    </w:rPr>
  </w:style>
  <w:style w:type="character" w:customStyle="1" w:styleId="D91Zchn">
    <w:name w:val="D9.1 Zchn"/>
    <w:basedOn w:val="Absatz-Standardschriftart"/>
    <w:link w:val="D91"/>
    <w:rsid w:val="00E0366B"/>
    <w:rPr>
      <w:rFonts w:ascii="Arial" w:hAnsi="Arial" w:cs="Arial"/>
      <w:b/>
      <w:bCs/>
      <w:color w:val="151F6D"/>
      <w:sz w:val="36"/>
      <w:szCs w:val="44"/>
      <w:lang w:val="en-GB" w:eastAsia="de-DE"/>
    </w:rPr>
  </w:style>
  <w:style w:type="paragraph" w:customStyle="1" w:styleId="BulletEndofList">
    <w:name w:val="Bullet (End of List)"/>
    <w:basedOn w:val="Bullet"/>
    <w:link w:val="BulletEndofListZchn"/>
    <w:rsid w:val="00E0366B"/>
    <w:pPr>
      <w:numPr>
        <w:numId w:val="0"/>
      </w:numPr>
      <w:tabs>
        <w:tab w:val="left" w:pos="284"/>
      </w:tabs>
      <w:ind w:left="284" w:hanging="284"/>
    </w:pPr>
    <w:rPr>
      <w:rFonts w:ascii="Lato" w:hAnsi="Lato"/>
      <w:lang w:eastAsia="ar-SA"/>
    </w:rPr>
  </w:style>
  <w:style w:type="character" w:customStyle="1" w:styleId="TitleZchn">
    <w:name w:val="Title Zchn"/>
    <w:basedOn w:val="D91Zchn"/>
    <w:link w:val="Titel1"/>
    <w:rsid w:val="00DA33AE"/>
    <w:rPr>
      <w:rFonts w:ascii="Arial" w:hAnsi="Arial" w:cs="Arial"/>
      <w:b/>
      <w:bCs/>
      <w:color w:val="151F6D"/>
      <w:sz w:val="44"/>
      <w:szCs w:val="44"/>
      <w:lang w:val="en-GB" w:eastAsia="de-DE"/>
    </w:rPr>
  </w:style>
  <w:style w:type="character" w:customStyle="1" w:styleId="BulletEndofListZchn">
    <w:name w:val="Bullet (End of List) Zchn"/>
    <w:basedOn w:val="BulletChar"/>
    <w:link w:val="BulletEndofList"/>
    <w:rsid w:val="00E0366B"/>
    <w:rPr>
      <w:rFonts w:ascii="Lato" w:hAnsi="Lato" w:cs="Arial"/>
      <w:sz w:val="24"/>
      <w:szCs w:val="28"/>
      <w:lang w:val="en-GB" w:eastAsia="ar-SA"/>
    </w:rPr>
  </w:style>
  <w:style w:type="table" w:customStyle="1" w:styleId="simpletable1">
    <w:name w:val="simple table1"/>
    <w:basedOn w:val="NormaleTabelle"/>
    <w:next w:val="Tabellenraster"/>
    <w:uiPriority w:val="99"/>
    <w:rsid w:val="00477432"/>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paragraph" w:customStyle="1" w:styleId="TableTitle">
    <w:name w:val="Table Title"/>
    <w:basedOn w:val="Standard"/>
    <w:link w:val="TableTitleZchn"/>
    <w:rsid w:val="00053A8B"/>
    <w:pPr>
      <w:spacing w:before="0"/>
      <w:jc w:val="center"/>
    </w:pPr>
    <w:rPr>
      <w:rFonts w:cs="Times New Roman"/>
      <w:b/>
      <w:color w:val="000000" w:themeColor="text1"/>
      <w:szCs w:val="24"/>
    </w:rPr>
  </w:style>
  <w:style w:type="character" w:styleId="NichtaufgelsteErwhnung">
    <w:name w:val="Unresolved Mention"/>
    <w:basedOn w:val="Absatz-Standardschriftart"/>
    <w:uiPriority w:val="99"/>
    <w:semiHidden/>
    <w:unhideWhenUsed/>
    <w:rsid w:val="00B2779E"/>
    <w:rPr>
      <w:color w:val="605E5C"/>
      <w:shd w:val="clear" w:color="auto" w:fill="E1DFDD"/>
    </w:rPr>
  </w:style>
  <w:style w:type="character" w:customStyle="1" w:styleId="TableTitleZchn">
    <w:name w:val="Table Title Zchn"/>
    <w:basedOn w:val="Absatz-Standardschriftart"/>
    <w:link w:val="TableTitle"/>
    <w:rsid w:val="00053A8B"/>
    <w:rPr>
      <w:rFonts w:cs="Times New Roman"/>
      <w:b/>
      <w:color w:val="000000" w:themeColor="text1"/>
      <w:sz w:val="24"/>
      <w:szCs w:val="24"/>
      <w:lang w:val="en-GB" w:eastAsia="de-DE"/>
    </w:rPr>
  </w:style>
  <w:style w:type="paragraph" w:customStyle="1" w:styleId="AppendixTitle">
    <w:name w:val="Appendix Title"/>
    <w:basedOn w:val="Standard"/>
    <w:qFormat/>
    <w:rsid w:val="00053A8B"/>
    <w:pPr>
      <w:pageBreakBefore/>
      <w:spacing w:after="360"/>
      <w:jc w:val="center"/>
      <w:outlineLvl w:val="0"/>
    </w:pPr>
    <w:rPr>
      <w:rFonts w:cs="Times New Roman"/>
      <w:b/>
      <w:color w:val="002060"/>
      <w:sz w:val="28"/>
      <w:szCs w:val="24"/>
    </w:rPr>
  </w:style>
  <w:style w:type="paragraph" w:styleId="Inhaltsverzeichnisberschrift">
    <w:name w:val="TOC Heading"/>
    <w:basedOn w:val="berschrift1"/>
    <w:next w:val="Standard"/>
    <w:uiPriority w:val="39"/>
    <w:unhideWhenUsed/>
    <w:qFormat/>
    <w:locked/>
    <w:rsid w:val="002A3882"/>
    <w:pPr>
      <w:pageBreakBefore w:val="0"/>
      <w:numPr>
        <w:numId w:val="0"/>
      </w:numPr>
      <w:suppressAutoHyphens w:val="0"/>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de-DE"/>
    </w:rPr>
  </w:style>
  <w:style w:type="paragraph" w:customStyle="1" w:styleId="Heading">
    <w:name w:val="Heading"/>
    <w:basedOn w:val="Titel1"/>
    <w:link w:val="HeadingZchn"/>
    <w:qFormat/>
    <w:rsid w:val="00DA33AE"/>
    <w:rPr>
      <w:caps/>
      <w:sz w:val="36"/>
      <w:szCs w:val="36"/>
    </w:rPr>
  </w:style>
  <w:style w:type="paragraph" w:styleId="Zitat">
    <w:name w:val="Quote"/>
    <w:basedOn w:val="Standard"/>
    <w:next w:val="Standard"/>
    <w:link w:val="ZitatZchn"/>
    <w:uiPriority w:val="29"/>
    <w:qFormat/>
    <w:locked/>
    <w:rsid w:val="00AD184E"/>
    <w:pPr>
      <w:spacing w:before="200" w:after="160"/>
      <w:ind w:left="864" w:right="864"/>
      <w:jc w:val="center"/>
    </w:pPr>
    <w:rPr>
      <w:i/>
      <w:iCs/>
      <w:color w:val="404040" w:themeColor="text1" w:themeTint="BF"/>
    </w:rPr>
  </w:style>
  <w:style w:type="character" w:customStyle="1" w:styleId="HeadingZchn">
    <w:name w:val="Heading Zchn"/>
    <w:basedOn w:val="TitleZchn"/>
    <w:link w:val="Heading"/>
    <w:rsid w:val="00DA33AE"/>
    <w:rPr>
      <w:rFonts w:ascii="Arial" w:hAnsi="Arial" w:cs="Arial"/>
      <w:b/>
      <w:bCs/>
      <w:caps/>
      <w:color w:val="151F6D"/>
      <w:sz w:val="36"/>
      <w:szCs w:val="36"/>
      <w:lang w:val="en-GB" w:eastAsia="de-DE"/>
    </w:rPr>
  </w:style>
  <w:style w:type="character" w:customStyle="1" w:styleId="ZitatZchn">
    <w:name w:val="Zitat Zchn"/>
    <w:basedOn w:val="Absatz-Standardschriftart"/>
    <w:link w:val="Zitat"/>
    <w:uiPriority w:val="29"/>
    <w:rsid w:val="00AD184E"/>
    <w:rPr>
      <w:rFonts w:cs="Arial"/>
      <w:i/>
      <w:iCs/>
      <w:color w:val="404040" w:themeColor="text1" w:themeTint="BF"/>
      <w:sz w:val="24"/>
      <w:szCs w:val="28"/>
      <w:lang w:val="en-GB" w:eastAsia="de-DE"/>
    </w:rPr>
  </w:style>
  <w:style w:type="character" w:customStyle="1" w:styleId="BulletZchn">
    <w:name w:val="Bullet Zchn"/>
    <w:basedOn w:val="Absatz-Standardschriftart"/>
    <w:uiPriority w:val="1"/>
    <w:rsid w:val="001144F0"/>
    <w:rPr>
      <w:rFonts w:ascii="Arial" w:hAnsi="Arial" w:cs="Times New Roman"/>
      <w:szCs w:val="24"/>
      <w:lang w:val="en-GB" w:eastAsia="de-DE"/>
    </w:rPr>
  </w:style>
  <w:style w:type="paragraph" w:customStyle="1" w:styleId="Explanation">
    <w:name w:val="Explanation"/>
    <w:basedOn w:val="Standard"/>
    <w:qFormat/>
    <w:rsid w:val="009003ED"/>
    <w:pPr>
      <w:spacing w:before="0" w:line="288" w:lineRule="auto"/>
    </w:pPr>
    <w:rPr>
      <w:rFonts w:ascii="Lato" w:hAnsi="Lato"/>
      <w:color w:val="F79646" w:themeColor="accent6"/>
      <w:sz w:val="22"/>
    </w:rPr>
  </w:style>
  <w:style w:type="paragraph" w:customStyle="1" w:styleId="1">
    <w:name w:val="1"/>
    <w:basedOn w:val="Standard"/>
    <w:link w:val="Funotenzeichen"/>
    <w:uiPriority w:val="99"/>
    <w:rsid w:val="00B03344"/>
    <w:pPr>
      <w:spacing w:before="0" w:after="160" w:line="240" w:lineRule="exact"/>
    </w:pPr>
    <w:rPr>
      <w:rFonts w:cstheme="minorBidi"/>
      <w:sz w:val="22"/>
      <w:szCs w:val="22"/>
      <w:vertAlign w:val="superscript"/>
      <w:lang w:val="de-DE" w:eastAsia="en-US"/>
    </w:rPr>
  </w:style>
  <w:style w:type="paragraph" w:customStyle="1" w:styleId="Standard-Guidance">
    <w:name w:val="Standard - Guidance"/>
    <w:basedOn w:val="Standard"/>
    <w:link w:val="Standard-GuidanceZchn"/>
    <w:qFormat/>
    <w:rsid w:val="00AA6AB3"/>
    <w:rPr>
      <w:color w:val="EF60A3"/>
    </w:rPr>
  </w:style>
  <w:style w:type="character" w:customStyle="1" w:styleId="Standard-GuidanceZchn">
    <w:name w:val="Standard - Guidance Zchn"/>
    <w:basedOn w:val="Absatz-Standardschriftart"/>
    <w:link w:val="Standard-Guidance"/>
    <w:rsid w:val="00AA6AB3"/>
    <w:rPr>
      <w:rFonts w:cs="Arial"/>
      <w:color w:val="EF60A3"/>
      <w:sz w:val="24"/>
      <w:szCs w:val="28"/>
      <w:lang w:val="en-GB" w:eastAsia="de-DE"/>
    </w:rPr>
  </w:style>
  <w:style w:type="character" w:styleId="Kommentarzeichen">
    <w:name w:val="annotation reference"/>
    <w:basedOn w:val="Absatz-Standardschriftart"/>
    <w:uiPriority w:val="99"/>
    <w:semiHidden/>
    <w:unhideWhenUsed/>
    <w:rsid w:val="00AF0ABD"/>
    <w:rPr>
      <w:sz w:val="16"/>
      <w:szCs w:val="16"/>
    </w:rPr>
  </w:style>
  <w:style w:type="paragraph" w:styleId="Kommentartext">
    <w:name w:val="annotation text"/>
    <w:basedOn w:val="Standard"/>
    <w:link w:val="KommentartextZchn"/>
    <w:uiPriority w:val="99"/>
    <w:semiHidden/>
    <w:unhideWhenUsed/>
    <w:rsid w:val="00AF0ABD"/>
    <w:rPr>
      <w:sz w:val="20"/>
      <w:szCs w:val="20"/>
    </w:rPr>
  </w:style>
  <w:style w:type="character" w:customStyle="1" w:styleId="KommentartextZchn">
    <w:name w:val="Kommentartext Zchn"/>
    <w:basedOn w:val="Absatz-Standardschriftart"/>
    <w:link w:val="Kommentartext"/>
    <w:uiPriority w:val="99"/>
    <w:semiHidden/>
    <w:rsid w:val="00AF0ABD"/>
    <w:rPr>
      <w:rFonts w:cs="Arial"/>
      <w:sz w:val="20"/>
      <w:szCs w:val="20"/>
      <w:lang w:val="en-GB" w:eastAsia="de-DE"/>
    </w:rPr>
  </w:style>
  <w:style w:type="paragraph" w:styleId="Kommentarthema">
    <w:name w:val="annotation subject"/>
    <w:basedOn w:val="Kommentartext"/>
    <w:next w:val="Kommentartext"/>
    <w:link w:val="KommentarthemaZchn"/>
    <w:uiPriority w:val="99"/>
    <w:semiHidden/>
    <w:unhideWhenUsed/>
    <w:rsid w:val="00AF0ABD"/>
    <w:rPr>
      <w:b/>
      <w:bCs/>
    </w:rPr>
  </w:style>
  <w:style w:type="character" w:customStyle="1" w:styleId="KommentarthemaZchn">
    <w:name w:val="Kommentarthema Zchn"/>
    <w:basedOn w:val="KommentartextZchn"/>
    <w:link w:val="Kommentarthema"/>
    <w:uiPriority w:val="99"/>
    <w:semiHidden/>
    <w:rsid w:val="00AF0ABD"/>
    <w:rPr>
      <w:rFonts w:cs="Arial"/>
      <w:b/>
      <w:bCs/>
      <w:sz w:val="20"/>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a\empirica%20GmbH\%5bEXTERNAL%5d%20procuRE%20-%20-----EMPIRICA-ONLY%20-%20-----EMPIRICA-ONLY\WP3%20Call%20for%20Tender%20documents\procuRE%20Drafts\procuRE%20Templat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xxxAcronym</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173395F802C364086609DAA60FB1F56" ma:contentTypeVersion="13" ma:contentTypeDescription="Ein neues Dokument erstellen." ma:contentTypeScope="" ma:versionID="e71fe711b049bc169fae023e9495c11f">
  <xsd:schema xmlns:xsd="http://www.w3.org/2001/XMLSchema" xmlns:xs="http://www.w3.org/2001/XMLSchema" xmlns:p="http://schemas.microsoft.com/office/2006/metadata/properties" xmlns:ns2="fda676ba-32d9-48b0-b03e-cbcbee9e7707" xmlns:ns3="93dd7bf8-7fac-40e9-857f-893458d09168" targetNamespace="http://schemas.microsoft.com/office/2006/metadata/properties" ma:root="true" ma:fieldsID="f8782dd5a0582ed778a50b6cebbe7757" ns2:_="" ns3:_="">
    <xsd:import namespace="fda676ba-32d9-48b0-b03e-cbcbee9e7707"/>
    <xsd:import namespace="93dd7bf8-7fac-40e9-857f-893458d091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676ba-32d9-48b0-b03e-cbcbee9e77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dd7bf8-7fac-40e9-857f-893458d09168"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055AC2-3E19-4CC9-9939-D684718B3B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F18349-075F-428E-96B8-5D6DD12531B0}">
  <ds:schemaRefs>
    <ds:schemaRef ds:uri="http://schemas.microsoft.com/sharepoint/v3/contenttype/forms"/>
  </ds:schemaRefs>
</ds:datastoreItem>
</file>

<file path=customXml/itemProps4.xml><?xml version="1.0" encoding="utf-8"?>
<ds:datastoreItem xmlns:ds="http://schemas.openxmlformats.org/officeDocument/2006/customXml" ds:itemID="{B59DA1AB-BA9C-47A5-86C4-62C29A30C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676ba-32d9-48b0-b03e-cbcbee9e7707"/>
    <ds:schemaRef ds:uri="93dd7bf8-7fac-40e9-857f-893458d09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272BC5-57EF-4DC7-8667-004CFECA5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procuRE Template</Template>
  <TotalTime>0</TotalTime>
  <Pages>5</Pages>
  <Words>492</Words>
  <Characters>3102</Characters>
  <Application>Microsoft Office Word</Application>
  <DocSecurity>0</DocSecurity>
  <Lines>25</Lines>
  <Paragraphs>7</Paragraphs>
  <ScaleCrop>false</ScaleCrop>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Koval</dc:creator>
  <cp:keywords/>
  <dc:description/>
  <cp:lastModifiedBy>Nadia Koval</cp:lastModifiedBy>
  <cp:revision>35</cp:revision>
  <cp:lastPrinted>2021-09-06T12:07:00Z</cp:lastPrinted>
  <dcterms:created xsi:type="dcterms:W3CDTF">2021-05-19T08:40:00Z</dcterms:created>
  <dcterms:modified xsi:type="dcterms:W3CDTF">2021-11-17T09:18:00Z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0x0101008173395F802C364086609DAA60FB1F56</vt:lpwstr>
  </property>
</Properties>
</file>